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CF8" w:rsidRDefault="00A11CF8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1CF8" w:rsidRDefault="00A11CF8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248B">
        <w:rPr>
          <w:rFonts w:ascii="Times New Roman" w:hAnsi="Times New Roman"/>
          <w:sz w:val="28"/>
          <w:szCs w:val="28"/>
        </w:rPr>
        <w:t>Сведения</w:t>
      </w:r>
    </w:p>
    <w:p w:rsidR="00A11CF8" w:rsidRDefault="00A11CF8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доходах, об имуществе и обязательствах имущественного характера федеральных государственных служащих  Федеральной службы исполнения наказаний, а также их супругов и несовершеннолетних детей </w:t>
      </w:r>
    </w:p>
    <w:p w:rsidR="00A11CF8" w:rsidRDefault="00A11CF8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01 января 2011 г. по 31 декабря 2011 г.</w:t>
      </w:r>
    </w:p>
    <w:p w:rsidR="00A11CF8" w:rsidRDefault="00A11CF8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1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47"/>
        <w:gridCol w:w="1620"/>
        <w:gridCol w:w="1260"/>
        <w:gridCol w:w="1980"/>
        <w:gridCol w:w="1440"/>
        <w:gridCol w:w="1440"/>
        <w:gridCol w:w="1980"/>
      </w:tblGrid>
      <w:tr w:rsidR="00A11CF8" w:rsidRPr="00864234" w:rsidTr="006275B4">
        <w:trPr>
          <w:trHeight w:val="1220"/>
        </w:trPr>
        <w:tc>
          <w:tcPr>
            <w:tcW w:w="1647" w:type="dxa"/>
            <w:vMerge w:val="restart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234">
              <w:rPr>
                <w:rFonts w:ascii="Times New Roman" w:hAnsi="Times New Roman"/>
                <w:sz w:val="28"/>
                <w:szCs w:val="28"/>
              </w:rPr>
              <w:t xml:space="preserve">Фамилия, имя, отчество </w:t>
            </w:r>
          </w:p>
        </w:tc>
        <w:tc>
          <w:tcPr>
            <w:tcW w:w="1620" w:type="dxa"/>
            <w:vMerge w:val="restart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234">
              <w:rPr>
                <w:rFonts w:ascii="Times New Roman" w:hAnsi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1260" w:type="dxa"/>
            <w:vMerge w:val="restart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234">
              <w:rPr>
                <w:rFonts w:ascii="Times New Roman" w:hAnsi="Times New Roman"/>
                <w:sz w:val="28"/>
                <w:szCs w:val="28"/>
              </w:rPr>
              <w:t>Общая сумма декларированного дохода за 2011 год (руб.)</w:t>
            </w:r>
          </w:p>
        </w:tc>
        <w:tc>
          <w:tcPr>
            <w:tcW w:w="4860" w:type="dxa"/>
            <w:gridSpan w:val="3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234">
              <w:rPr>
                <w:rFonts w:ascii="Times New Roman" w:hAnsi="Times New Roman"/>
                <w:sz w:val="28"/>
                <w:szCs w:val="28"/>
              </w:rPr>
              <w:t xml:space="preserve">Перечень объектов недвижимого имущества, принадлежащего на праве собственности или находящегося в пользовании </w:t>
            </w:r>
          </w:p>
        </w:tc>
        <w:tc>
          <w:tcPr>
            <w:tcW w:w="1980" w:type="dxa"/>
            <w:vMerge w:val="restart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234">
              <w:rPr>
                <w:rFonts w:ascii="Times New Roman" w:hAnsi="Times New Roman"/>
                <w:sz w:val="28"/>
                <w:szCs w:val="28"/>
              </w:rPr>
              <w:t>Перечень транспортных средств, принадлежащих на праве собственности (вид, марка)</w:t>
            </w:r>
          </w:p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1CF8" w:rsidRPr="00864234" w:rsidTr="006275B4">
        <w:trPr>
          <w:cantSplit/>
          <w:trHeight w:val="1375"/>
        </w:trPr>
        <w:tc>
          <w:tcPr>
            <w:tcW w:w="1647" w:type="dxa"/>
            <w:vMerge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234">
              <w:rPr>
                <w:rFonts w:ascii="Times New Roman" w:hAnsi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64234">
              <w:rPr>
                <w:rFonts w:ascii="Times New Roman" w:hAnsi="Times New Roman"/>
                <w:sz w:val="28"/>
                <w:szCs w:val="28"/>
              </w:rPr>
              <w:t>Площа</w:t>
            </w:r>
            <w:r w:rsidRPr="00864234">
              <w:t xml:space="preserve">дь </w:t>
            </w:r>
            <w:r w:rsidRPr="00864234">
              <w:rPr>
                <w:rFonts w:ascii="Times New Roman" w:hAnsi="Times New Roman"/>
                <w:sz w:val="28"/>
                <w:szCs w:val="28"/>
              </w:rPr>
              <w:t>(кв.м.)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234">
              <w:rPr>
                <w:rFonts w:ascii="Times New Roman" w:hAnsi="Times New Roman"/>
                <w:sz w:val="28"/>
                <w:szCs w:val="28"/>
              </w:rPr>
              <w:t xml:space="preserve">Страна расположения         </w:t>
            </w:r>
          </w:p>
        </w:tc>
        <w:tc>
          <w:tcPr>
            <w:tcW w:w="1980" w:type="dxa"/>
            <w:vMerge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1CF8" w:rsidRPr="00864234" w:rsidTr="006275B4">
        <w:trPr>
          <w:cantSplit/>
          <w:trHeight w:val="860"/>
        </w:trPr>
        <w:tc>
          <w:tcPr>
            <w:tcW w:w="11367" w:type="dxa"/>
            <w:gridSpan w:val="7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234">
              <w:rPr>
                <w:rFonts w:ascii="Times New Roman" w:hAnsi="Times New Roman"/>
                <w:sz w:val="28"/>
                <w:szCs w:val="28"/>
              </w:rPr>
              <w:t>Федеральное казенное учреждение «Исправительная колония №5 Управления Федеральной службы исполнения наказаний по Волгоградской области»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Авакян Никогос Саркисович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Начальник ФКУ ИК-5 УФСИН России по Волгоградской области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666926,61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200,2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424,5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183,5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Авдеев Алексей Викторович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Старший инспектор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233575,55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130607,86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Борзенко Михаил Викторович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373353,29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30,2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48000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1D086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Быков Евгений Владимирович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Старший оперуполномоченный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97643,80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(ГАЗ-330210)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85600,00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Венгловская Галина Сигизмундовна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393434,99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 99,9%)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369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 99,9%)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163770,27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 (форд фьюжен)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 0,1%)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369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72,6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 0,1%)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Гойко Виктор Викторович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405238,78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273028,52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7C2E6B">
            <w:pPr>
              <w:spacing w:after="0" w:line="240" w:lineRule="auto"/>
              <w:ind w:left="-81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Герасименко Александр Александрович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центра трудовой адаптации осужденных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384592,98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(ВАЗ 21041)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1814042,62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собственность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Дзема Виктор Иосифович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362353,57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(мицубиси галант)</w:t>
            </w:r>
          </w:p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(москвич 21412)</w:t>
            </w:r>
          </w:p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Прицеп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104512,31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Дудин Сергей Анатольевич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Помощник оперативного дежурного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247363,84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(мазда)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Елфимов Анатолий Николаевич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348227,73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(ВАЗ-21703)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195374,56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1/3 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30,9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2/3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30,9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Жуйков Эдуард Витольдович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колонии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540643,47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Автомобиль иностранного производства (киа спектра)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268833,55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46,8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Зоммер Сергей Викторович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Оперуполномоченный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281633,80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Общежитие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Зябина Наталья Павловна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бухгалтера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339490,65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Зарубин Алексей Васильевич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293713,00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274029,00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7C2E6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Корсуков Виталий Владимирович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колонии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533509,21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(ВАЗ -21074)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Дача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85620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Косяк Сергей Васильевич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колонии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667354,84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(ВАЗ 212140)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558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69,6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112271,69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1/2доли)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558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Карпенко Юрий Николаевич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Помощник оперативного дежурного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289266,66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(хендай гранд старекс)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57,3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689016,00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(форд фиеста)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Здание торгового павильона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Клычев Александр Николаевич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Помощник оперативного дежурного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252118,25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88928,43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Карпушов Алексей Петрович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Начальник объединенной пожарной части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395080,44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40,2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(ВАЗ-21043)</w:t>
            </w:r>
          </w:p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(ВАЗ 21110)</w:t>
            </w:r>
          </w:p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Автоприцеп легковой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78109,3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40,2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1/4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Дача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Лобачев Владимир Николаевич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Помощник оперативного дежурного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250170,35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80000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Лапин Евгений Васильевич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колонии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465971,43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 (ниссан альмера классик)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217460,59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Левитина Татьяна</w:t>
            </w:r>
          </w:p>
          <w:p w:rsidR="00A11CF8" w:rsidRPr="00864234" w:rsidRDefault="00A11CF8" w:rsidP="007C2E6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Начальник медицинской части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128703,87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63,8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429795,98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63,8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 (тойота)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Маркграф Юрий Александрович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319002,75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(ГАЗ-31029)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202121,46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Носенко Александр Николаевич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389725,04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7C2E6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Попов Дмитрий Владимирович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Оперуполномоченный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293869,22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Приходько Алена Федоровна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Начальник психологической лаборатории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399589,85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47,4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1704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Петров Сергей Викторович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385247,24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(нисан ноте)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36000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Полищук Сергей Сергеевич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Начальник участка колонии-поселения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322976,52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422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Автомобиль отечественного производства (Москвич 2141, ВАЗ 2111)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423,4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72891,99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422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Сажина Галина Сергеевна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Главный бухгалтер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421882,75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316268,22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(киа рио)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Сажин Виталий Геннадьевич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316268,22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(киа рио)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421882,75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Сергиенко Александр Валерьевич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330474,51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28125,65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Тупикин Александр Николаевич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Помощник оперативного дежурного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232563,62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103321,66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Автомобиль отечественного производства (ВАЗ-2106)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7C2E6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Ульянов Сергей Владимирович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419903,33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пай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206000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(ВАЗ-217030)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1/3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719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Жилой дом (собственность, 1/3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1/4 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87848,07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1/4 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rPr>
          <w:trHeight w:val="612"/>
        </w:trPr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1/4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Фомин Александр Васильевич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Инспектор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316216,42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(ВАЗ 21099)</w:t>
            </w:r>
          </w:p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Грузовой автомобиль (ГАЗ 322132)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137797,90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Хазов Сергей Вячеславович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колонии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539336,78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(форд фокус С-МАХ)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77,1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Дача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8,54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137627,61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49,7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Черенков Юрий Николаевич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312399,51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(ВАЗ-21102)</w:t>
            </w:r>
          </w:p>
        </w:tc>
      </w:tr>
      <w:tr w:rsidR="00A11CF8" w:rsidRPr="00864234" w:rsidTr="006275B4">
        <w:tc>
          <w:tcPr>
            <w:tcW w:w="1647" w:type="dxa"/>
          </w:tcPr>
          <w:p w:rsidR="00A11CF8" w:rsidRPr="00864234" w:rsidRDefault="00A11CF8" w:rsidP="007C2E6B">
            <w:pPr>
              <w:spacing w:after="0" w:line="240" w:lineRule="auto"/>
              <w:ind w:left="-81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Четвертнов Александр Александрович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404010,92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Комната в общежитии (собственность)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Легковой автомобиль (шкода октавия)</w:t>
            </w:r>
          </w:p>
        </w:tc>
      </w:tr>
      <w:tr w:rsidR="00A11CF8" w:rsidRPr="00864234" w:rsidTr="006275B4">
        <w:trPr>
          <w:trHeight w:val="838"/>
        </w:trPr>
        <w:tc>
          <w:tcPr>
            <w:tcW w:w="1647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23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11CF8" w:rsidRPr="00864234" w:rsidRDefault="00A11CF8" w:rsidP="00864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1CF8" w:rsidRPr="00EA248B" w:rsidRDefault="00A11CF8" w:rsidP="007718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A11CF8" w:rsidRPr="00EA248B" w:rsidSect="006275B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90A63"/>
    <w:multiLevelType w:val="hybridMultilevel"/>
    <w:tmpl w:val="4F1A26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48B"/>
    <w:rsid w:val="00000B44"/>
    <w:rsid w:val="00000F3F"/>
    <w:rsid w:val="000013A8"/>
    <w:rsid w:val="000018DA"/>
    <w:rsid w:val="000020AE"/>
    <w:rsid w:val="000025FE"/>
    <w:rsid w:val="00002874"/>
    <w:rsid w:val="000028A6"/>
    <w:rsid w:val="000034E7"/>
    <w:rsid w:val="00004407"/>
    <w:rsid w:val="0000542D"/>
    <w:rsid w:val="0000568C"/>
    <w:rsid w:val="0000597B"/>
    <w:rsid w:val="00005BE4"/>
    <w:rsid w:val="000061C3"/>
    <w:rsid w:val="00006885"/>
    <w:rsid w:val="00006C2F"/>
    <w:rsid w:val="00007E00"/>
    <w:rsid w:val="00007F4B"/>
    <w:rsid w:val="00010266"/>
    <w:rsid w:val="00010398"/>
    <w:rsid w:val="000105FA"/>
    <w:rsid w:val="0001120E"/>
    <w:rsid w:val="00011371"/>
    <w:rsid w:val="0001141A"/>
    <w:rsid w:val="00011436"/>
    <w:rsid w:val="000116A3"/>
    <w:rsid w:val="00011B0C"/>
    <w:rsid w:val="00011BDD"/>
    <w:rsid w:val="00012108"/>
    <w:rsid w:val="0001291A"/>
    <w:rsid w:val="0001309E"/>
    <w:rsid w:val="0001326A"/>
    <w:rsid w:val="0001358C"/>
    <w:rsid w:val="00013C17"/>
    <w:rsid w:val="0001405D"/>
    <w:rsid w:val="0001408C"/>
    <w:rsid w:val="000157D0"/>
    <w:rsid w:val="00015AF8"/>
    <w:rsid w:val="00015FD1"/>
    <w:rsid w:val="000163D4"/>
    <w:rsid w:val="00016BC0"/>
    <w:rsid w:val="00016DEF"/>
    <w:rsid w:val="00017C7D"/>
    <w:rsid w:val="00017F78"/>
    <w:rsid w:val="00020186"/>
    <w:rsid w:val="0002062C"/>
    <w:rsid w:val="000206CE"/>
    <w:rsid w:val="00020B81"/>
    <w:rsid w:val="00020C10"/>
    <w:rsid w:val="00021F03"/>
    <w:rsid w:val="00021F87"/>
    <w:rsid w:val="00023BCE"/>
    <w:rsid w:val="00023C0C"/>
    <w:rsid w:val="000248F2"/>
    <w:rsid w:val="000253D1"/>
    <w:rsid w:val="000260B7"/>
    <w:rsid w:val="000269DF"/>
    <w:rsid w:val="00026A93"/>
    <w:rsid w:val="0002719C"/>
    <w:rsid w:val="000273B0"/>
    <w:rsid w:val="000273C4"/>
    <w:rsid w:val="00027603"/>
    <w:rsid w:val="0002779E"/>
    <w:rsid w:val="00027CFB"/>
    <w:rsid w:val="00027D21"/>
    <w:rsid w:val="00027F4C"/>
    <w:rsid w:val="000300B2"/>
    <w:rsid w:val="00030518"/>
    <w:rsid w:val="000305BA"/>
    <w:rsid w:val="00030CCD"/>
    <w:rsid w:val="000312C1"/>
    <w:rsid w:val="00031977"/>
    <w:rsid w:val="00032B5A"/>
    <w:rsid w:val="00033C34"/>
    <w:rsid w:val="00034262"/>
    <w:rsid w:val="00034837"/>
    <w:rsid w:val="00034DE5"/>
    <w:rsid w:val="000351EC"/>
    <w:rsid w:val="00035387"/>
    <w:rsid w:val="000353C6"/>
    <w:rsid w:val="00035702"/>
    <w:rsid w:val="000366B0"/>
    <w:rsid w:val="0003677C"/>
    <w:rsid w:val="00036AFF"/>
    <w:rsid w:val="00036F4F"/>
    <w:rsid w:val="000372A9"/>
    <w:rsid w:val="000375B8"/>
    <w:rsid w:val="000379A7"/>
    <w:rsid w:val="0004001B"/>
    <w:rsid w:val="000402FA"/>
    <w:rsid w:val="0004070C"/>
    <w:rsid w:val="00040B5F"/>
    <w:rsid w:val="00040EAA"/>
    <w:rsid w:val="00040F04"/>
    <w:rsid w:val="00040F28"/>
    <w:rsid w:val="000412D1"/>
    <w:rsid w:val="000421B3"/>
    <w:rsid w:val="00042E75"/>
    <w:rsid w:val="0004428E"/>
    <w:rsid w:val="00044A44"/>
    <w:rsid w:val="00044FA7"/>
    <w:rsid w:val="0004503C"/>
    <w:rsid w:val="0004572D"/>
    <w:rsid w:val="00045C92"/>
    <w:rsid w:val="00046A4E"/>
    <w:rsid w:val="000473A6"/>
    <w:rsid w:val="000474DB"/>
    <w:rsid w:val="000503A0"/>
    <w:rsid w:val="00050B42"/>
    <w:rsid w:val="0005116D"/>
    <w:rsid w:val="00051D1A"/>
    <w:rsid w:val="00051EBF"/>
    <w:rsid w:val="00051F6E"/>
    <w:rsid w:val="0005230E"/>
    <w:rsid w:val="00052737"/>
    <w:rsid w:val="0005294B"/>
    <w:rsid w:val="00052F0B"/>
    <w:rsid w:val="00053097"/>
    <w:rsid w:val="00053198"/>
    <w:rsid w:val="0005334A"/>
    <w:rsid w:val="000535ED"/>
    <w:rsid w:val="00053F84"/>
    <w:rsid w:val="000541EB"/>
    <w:rsid w:val="00054A93"/>
    <w:rsid w:val="00054C3D"/>
    <w:rsid w:val="00054EC8"/>
    <w:rsid w:val="00054F65"/>
    <w:rsid w:val="00055633"/>
    <w:rsid w:val="00056DA5"/>
    <w:rsid w:val="000571EE"/>
    <w:rsid w:val="00057556"/>
    <w:rsid w:val="000602A3"/>
    <w:rsid w:val="000616AB"/>
    <w:rsid w:val="00061A7F"/>
    <w:rsid w:val="00061ADC"/>
    <w:rsid w:val="00061C0A"/>
    <w:rsid w:val="000623BD"/>
    <w:rsid w:val="00062CB3"/>
    <w:rsid w:val="00062FF2"/>
    <w:rsid w:val="00063C70"/>
    <w:rsid w:val="000641B7"/>
    <w:rsid w:val="00064294"/>
    <w:rsid w:val="0006456A"/>
    <w:rsid w:val="000648CB"/>
    <w:rsid w:val="00064C26"/>
    <w:rsid w:val="0006518B"/>
    <w:rsid w:val="0006545E"/>
    <w:rsid w:val="00065EF1"/>
    <w:rsid w:val="00066D09"/>
    <w:rsid w:val="00066EDB"/>
    <w:rsid w:val="000670A4"/>
    <w:rsid w:val="00067437"/>
    <w:rsid w:val="000675B7"/>
    <w:rsid w:val="00067621"/>
    <w:rsid w:val="000679FF"/>
    <w:rsid w:val="00070222"/>
    <w:rsid w:val="00070A21"/>
    <w:rsid w:val="00070B55"/>
    <w:rsid w:val="00070D37"/>
    <w:rsid w:val="00070FBE"/>
    <w:rsid w:val="00071698"/>
    <w:rsid w:val="000718E6"/>
    <w:rsid w:val="0007213A"/>
    <w:rsid w:val="00072282"/>
    <w:rsid w:val="00072376"/>
    <w:rsid w:val="00072E42"/>
    <w:rsid w:val="0007325D"/>
    <w:rsid w:val="0007326F"/>
    <w:rsid w:val="000734CD"/>
    <w:rsid w:val="00073C9D"/>
    <w:rsid w:val="0007445B"/>
    <w:rsid w:val="00074F0C"/>
    <w:rsid w:val="00074FD3"/>
    <w:rsid w:val="00074FD4"/>
    <w:rsid w:val="000754D3"/>
    <w:rsid w:val="00075657"/>
    <w:rsid w:val="00075738"/>
    <w:rsid w:val="00075AC8"/>
    <w:rsid w:val="00075F26"/>
    <w:rsid w:val="00075FE8"/>
    <w:rsid w:val="0007605D"/>
    <w:rsid w:val="000761A8"/>
    <w:rsid w:val="000761B1"/>
    <w:rsid w:val="00076241"/>
    <w:rsid w:val="0007695F"/>
    <w:rsid w:val="00076986"/>
    <w:rsid w:val="00076B0B"/>
    <w:rsid w:val="000770C3"/>
    <w:rsid w:val="000776E2"/>
    <w:rsid w:val="000777E8"/>
    <w:rsid w:val="0008111E"/>
    <w:rsid w:val="0008192E"/>
    <w:rsid w:val="00081A14"/>
    <w:rsid w:val="00081D4B"/>
    <w:rsid w:val="0008273E"/>
    <w:rsid w:val="00082C85"/>
    <w:rsid w:val="00082D07"/>
    <w:rsid w:val="00083601"/>
    <w:rsid w:val="00083644"/>
    <w:rsid w:val="00083789"/>
    <w:rsid w:val="00083901"/>
    <w:rsid w:val="00083A24"/>
    <w:rsid w:val="00083ADB"/>
    <w:rsid w:val="00083B81"/>
    <w:rsid w:val="000847AA"/>
    <w:rsid w:val="00084BCD"/>
    <w:rsid w:val="00084E4C"/>
    <w:rsid w:val="00084F6E"/>
    <w:rsid w:val="00084F90"/>
    <w:rsid w:val="00085078"/>
    <w:rsid w:val="000853FC"/>
    <w:rsid w:val="00085CEF"/>
    <w:rsid w:val="00085D63"/>
    <w:rsid w:val="000862F3"/>
    <w:rsid w:val="0008641F"/>
    <w:rsid w:val="000868CF"/>
    <w:rsid w:val="00086AD9"/>
    <w:rsid w:val="00086EA5"/>
    <w:rsid w:val="00087375"/>
    <w:rsid w:val="00087E8E"/>
    <w:rsid w:val="000901B0"/>
    <w:rsid w:val="00090336"/>
    <w:rsid w:val="00090804"/>
    <w:rsid w:val="00091202"/>
    <w:rsid w:val="00091360"/>
    <w:rsid w:val="00091AEA"/>
    <w:rsid w:val="00091CEB"/>
    <w:rsid w:val="00091EF2"/>
    <w:rsid w:val="000934FC"/>
    <w:rsid w:val="0009405E"/>
    <w:rsid w:val="000948B2"/>
    <w:rsid w:val="00094AB0"/>
    <w:rsid w:val="00094FA3"/>
    <w:rsid w:val="0009509E"/>
    <w:rsid w:val="00095556"/>
    <w:rsid w:val="00095882"/>
    <w:rsid w:val="00095CC8"/>
    <w:rsid w:val="00095FB6"/>
    <w:rsid w:val="000965EA"/>
    <w:rsid w:val="00096B4B"/>
    <w:rsid w:val="00097101"/>
    <w:rsid w:val="00097557"/>
    <w:rsid w:val="00097E61"/>
    <w:rsid w:val="00097EB1"/>
    <w:rsid w:val="000A01DB"/>
    <w:rsid w:val="000A069A"/>
    <w:rsid w:val="000A0B2A"/>
    <w:rsid w:val="000A0EB0"/>
    <w:rsid w:val="000A0EEF"/>
    <w:rsid w:val="000A14A4"/>
    <w:rsid w:val="000A1A4D"/>
    <w:rsid w:val="000A1BEB"/>
    <w:rsid w:val="000A1F54"/>
    <w:rsid w:val="000A2077"/>
    <w:rsid w:val="000A275E"/>
    <w:rsid w:val="000A28E9"/>
    <w:rsid w:val="000A3001"/>
    <w:rsid w:val="000A399A"/>
    <w:rsid w:val="000A3D1C"/>
    <w:rsid w:val="000A3F59"/>
    <w:rsid w:val="000A3FDB"/>
    <w:rsid w:val="000A51AC"/>
    <w:rsid w:val="000A5694"/>
    <w:rsid w:val="000A574C"/>
    <w:rsid w:val="000A5770"/>
    <w:rsid w:val="000A5AB4"/>
    <w:rsid w:val="000A5D61"/>
    <w:rsid w:val="000A6575"/>
    <w:rsid w:val="000A67AF"/>
    <w:rsid w:val="000A67FF"/>
    <w:rsid w:val="000A687A"/>
    <w:rsid w:val="000A7969"/>
    <w:rsid w:val="000A7E5C"/>
    <w:rsid w:val="000B05BB"/>
    <w:rsid w:val="000B1882"/>
    <w:rsid w:val="000B21DD"/>
    <w:rsid w:val="000B2211"/>
    <w:rsid w:val="000B2250"/>
    <w:rsid w:val="000B24E8"/>
    <w:rsid w:val="000B2539"/>
    <w:rsid w:val="000B2B7B"/>
    <w:rsid w:val="000B3160"/>
    <w:rsid w:val="000B3F88"/>
    <w:rsid w:val="000B422E"/>
    <w:rsid w:val="000B4262"/>
    <w:rsid w:val="000B4883"/>
    <w:rsid w:val="000B5015"/>
    <w:rsid w:val="000B5BAD"/>
    <w:rsid w:val="000B651A"/>
    <w:rsid w:val="000B6CBC"/>
    <w:rsid w:val="000B6D23"/>
    <w:rsid w:val="000B7088"/>
    <w:rsid w:val="000B7372"/>
    <w:rsid w:val="000B7CA4"/>
    <w:rsid w:val="000C07BD"/>
    <w:rsid w:val="000C0A6A"/>
    <w:rsid w:val="000C0D76"/>
    <w:rsid w:val="000C142C"/>
    <w:rsid w:val="000C196A"/>
    <w:rsid w:val="000C1C4C"/>
    <w:rsid w:val="000C1C5F"/>
    <w:rsid w:val="000C1C92"/>
    <w:rsid w:val="000C1E2F"/>
    <w:rsid w:val="000C2160"/>
    <w:rsid w:val="000C231E"/>
    <w:rsid w:val="000C33D0"/>
    <w:rsid w:val="000C3460"/>
    <w:rsid w:val="000C43B4"/>
    <w:rsid w:val="000C4F35"/>
    <w:rsid w:val="000C5452"/>
    <w:rsid w:val="000C5AD8"/>
    <w:rsid w:val="000C5CE1"/>
    <w:rsid w:val="000C5E80"/>
    <w:rsid w:val="000C69B1"/>
    <w:rsid w:val="000D007F"/>
    <w:rsid w:val="000D0C94"/>
    <w:rsid w:val="000D0D01"/>
    <w:rsid w:val="000D1515"/>
    <w:rsid w:val="000D1E30"/>
    <w:rsid w:val="000D2476"/>
    <w:rsid w:val="000D2D05"/>
    <w:rsid w:val="000D2EF8"/>
    <w:rsid w:val="000D31E9"/>
    <w:rsid w:val="000D3338"/>
    <w:rsid w:val="000D356D"/>
    <w:rsid w:val="000D359B"/>
    <w:rsid w:val="000D3672"/>
    <w:rsid w:val="000D3953"/>
    <w:rsid w:val="000D3C09"/>
    <w:rsid w:val="000D4172"/>
    <w:rsid w:val="000D439B"/>
    <w:rsid w:val="000D4AF3"/>
    <w:rsid w:val="000D4FEF"/>
    <w:rsid w:val="000D5CC1"/>
    <w:rsid w:val="000D6425"/>
    <w:rsid w:val="000D677C"/>
    <w:rsid w:val="000D7EE9"/>
    <w:rsid w:val="000E0464"/>
    <w:rsid w:val="000E0973"/>
    <w:rsid w:val="000E0FFC"/>
    <w:rsid w:val="000E10BC"/>
    <w:rsid w:val="000E13AB"/>
    <w:rsid w:val="000E1F45"/>
    <w:rsid w:val="000E2283"/>
    <w:rsid w:val="000E2511"/>
    <w:rsid w:val="000E2537"/>
    <w:rsid w:val="000E32A0"/>
    <w:rsid w:val="000E3475"/>
    <w:rsid w:val="000E3AB9"/>
    <w:rsid w:val="000E4189"/>
    <w:rsid w:val="000E4721"/>
    <w:rsid w:val="000E4F45"/>
    <w:rsid w:val="000E5021"/>
    <w:rsid w:val="000E5148"/>
    <w:rsid w:val="000E51A2"/>
    <w:rsid w:val="000E51F1"/>
    <w:rsid w:val="000E52F8"/>
    <w:rsid w:val="000E55E0"/>
    <w:rsid w:val="000E5F41"/>
    <w:rsid w:val="000E60C6"/>
    <w:rsid w:val="000E635A"/>
    <w:rsid w:val="000E63BC"/>
    <w:rsid w:val="000E6670"/>
    <w:rsid w:val="000E736E"/>
    <w:rsid w:val="000E7657"/>
    <w:rsid w:val="000E7B37"/>
    <w:rsid w:val="000F017A"/>
    <w:rsid w:val="000F041C"/>
    <w:rsid w:val="000F057F"/>
    <w:rsid w:val="000F07FB"/>
    <w:rsid w:val="000F17A9"/>
    <w:rsid w:val="000F2216"/>
    <w:rsid w:val="000F25AB"/>
    <w:rsid w:val="000F26A2"/>
    <w:rsid w:val="000F2FC1"/>
    <w:rsid w:val="000F3875"/>
    <w:rsid w:val="000F3A36"/>
    <w:rsid w:val="000F4322"/>
    <w:rsid w:val="000F44E2"/>
    <w:rsid w:val="000F4B59"/>
    <w:rsid w:val="000F4CC4"/>
    <w:rsid w:val="000F4FE0"/>
    <w:rsid w:val="000F5822"/>
    <w:rsid w:val="000F6006"/>
    <w:rsid w:val="000F61E8"/>
    <w:rsid w:val="000F63D9"/>
    <w:rsid w:val="000F65F4"/>
    <w:rsid w:val="000F66FA"/>
    <w:rsid w:val="000F7350"/>
    <w:rsid w:val="000F771C"/>
    <w:rsid w:val="000F777A"/>
    <w:rsid w:val="000F7A09"/>
    <w:rsid w:val="000F7AEE"/>
    <w:rsid w:val="000F7D1B"/>
    <w:rsid w:val="00100016"/>
    <w:rsid w:val="00100026"/>
    <w:rsid w:val="00100A87"/>
    <w:rsid w:val="00101730"/>
    <w:rsid w:val="00101B7C"/>
    <w:rsid w:val="00101C0F"/>
    <w:rsid w:val="00101C58"/>
    <w:rsid w:val="001024E1"/>
    <w:rsid w:val="00102C48"/>
    <w:rsid w:val="00102F20"/>
    <w:rsid w:val="00103066"/>
    <w:rsid w:val="001035BD"/>
    <w:rsid w:val="0010389B"/>
    <w:rsid w:val="00103C66"/>
    <w:rsid w:val="00103F43"/>
    <w:rsid w:val="00104266"/>
    <w:rsid w:val="00104267"/>
    <w:rsid w:val="001049D2"/>
    <w:rsid w:val="00104A5B"/>
    <w:rsid w:val="00104C0F"/>
    <w:rsid w:val="001052B2"/>
    <w:rsid w:val="001052F2"/>
    <w:rsid w:val="00105926"/>
    <w:rsid w:val="00105C6B"/>
    <w:rsid w:val="0010618E"/>
    <w:rsid w:val="00106858"/>
    <w:rsid w:val="001068D9"/>
    <w:rsid w:val="00106ED9"/>
    <w:rsid w:val="0010735A"/>
    <w:rsid w:val="0010742D"/>
    <w:rsid w:val="001074BE"/>
    <w:rsid w:val="00107581"/>
    <w:rsid w:val="00107A84"/>
    <w:rsid w:val="00107DDE"/>
    <w:rsid w:val="001101A5"/>
    <w:rsid w:val="0011064C"/>
    <w:rsid w:val="00110AE9"/>
    <w:rsid w:val="00110FD1"/>
    <w:rsid w:val="0011130E"/>
    <w:rsid w:val="00111479"/>
    <w:rsid w:val="001116B0"/>
    <w:rsid w:val="00111937"/>
    <w:rsid w:val="0011200E"/>
    <w:rsid w:val="001120A3"/>
    <w:rsid w:val="0011240E"/>
    <w:rsid w:val="0011242B"/>
    <w:rsid w:val="0011274E"/>
    <w:rsid w:val="00112822"/>
    <w:rsid w:val="00112D9F"/>
    <w:rsid w:val="001136C7"/>
    <w:rsid w:val="00113818"/>
    <w:rsid w:val="001142C1"/>
    <w:rsid w:val="00114748"/>
    <w:rsid w:val="00114968"/>
    <w:rsid w:val="00114B83"/>
    <w:rsid w:val="0011547A"/>
    <w:rsid w:val="001156BC"/>
    <w:rsid w:val="00115732"/>
    <w:rsid w:val="00115B31"/>
    <w:rsid w:val="00115E91"/>
    <w:rsid w:val="0011642D"/>
    <w:rsid w:val="0011665C"/>
    <w:rsid w:val="00116D03"/>
    <w:rsid w:val="00117708"/>
    <w:rsid w:val="001178DD"/>
    <w:rsid w:val="00117B99"/>
    <w:rsid w:val="00120BE9"/>
    <w:rsid w:val="0012167B"/>
    <w:rsid w:val="0012243D"/>
    <w:rsid w:val="00122F71"/>
    <w:rsid w:val="00122FDE"/>
    <w:rsid w:val="00123927"/>
    <w:rsid w:val="00124471"/>
    <w:rsid w:val="00124C16"/>
    <w:rsid w:val="00124F36"/>
    <w:rsid w:val="00125C18"/>
    <w:rsid w:val="00127722"/>
    <w:rsid w:val="00127AAD"/>
    <w:rsid w:val="00127C42"/>
    <w:rsid w:val="0013007D"/>
    <w:rsid w:val="00130960"/>
    <w:rsid w:val="00130F23"/>
    <w:rsid w:val="001312BB"/>
    <w:rsid w:val="0013198C"/>
    <w:rsid w:val="001324C3"/>
    <w:rsid w:val="00132D40"/>
    <w:rsid w:val="001331FE"/>
    <w:rsid w:val="001333BC"/>
    <w:rsid w:val="00133458"/>
    <w:rsid w:val="0013368F"/>
    <w:rsid w:val="001341CE"/>
    <w:rsid w:val="001341FD"/>
    <w:rsid w:val="0013456F"/>
    <w:rsid w:val="00134B3C"/>
    <w:rsid w:val="0013525D"/>
    <w:rsid w:val="00135481"/>
    <w:rsid w:val="001355BB"/>
    <w:rsid w:val="001356C9"/>
    <w:rsid w:val="00135B37"/>
    <w:rsid w:val="00137148"/>
    <w:rsid w:val="001371BE"/>
    <w:rsid w:val="00140209"/>
    <w:rsid w:val="00140210"/>
    <w:rsid w:val="00141236"/>
    <w:rsid w:val="0014149B"/>
    <w:rsid w:val="00141778"/>
    <w:rsid w:val="001417A4"/>
    <w:rsid w:val="00142308"/>
    <w:rsid w:val="00142AE2"/>
    <w:rsid w:val="00142FDA"/>
    <w:rsid w:val="00143350"/>
    <w:rsid w:val="00143406"/>
    <w:rsid w:val="00143900"/>
    <w:rsid w:val="001449DC"/>
    <w:rsid w:val="00144BB6"/>
    <w:rsid w:val="00144BCE"/>
    <w:rsid w:val="00144CDB"/>
    <w:rsid w:val="001456BF"/>
    <w:rsid w:val="00145B60"/>
    <w:rsid w:val="00145DF4"/>
    <w:rsid w:val="00146251"/>
    <w:rsid w:val="0014639E"/>
    <w:rsid w:val="0014642B"/>
    <w:rsid w:val="001467D3"/>
    <w:rsid w:val="00146930"/>
    <w:rsid w:val="00147466"/>
    <w:rsid w:val="00147912"/>
    <w:rsid w:val="00147CC6"/>
    <w:rsid w:val="00147D88"/>
    <w:rsid w:val="0015013F"/>
    <w:rsid w:val="0015019C"/>
    <w:rsid w:val="00150218"/>
    <w:rsid w:val="001507FC"/>
    <w:rsid w:val="00150BDB"/>
    <w:rsid w:val="00150E99"/>
    <w:rsid w:val="00151452"/>
    <w:rsid w:val="001519EA"/>
    <w:rsid w:val="00152672"/>
    <w:rsid w:val="00152909"/>
    <w:rsid w:val="0015315F"/>
    <w:rsid w:val="001546D4"/>
    <w:rsid w:val="00154A59"/>
    <w:rsid w:val="00154AE6"/>
    <w:rsid w:val="00154B90"/>
    <w:rsid w:val="001557ED"/>
    <w:rsid w:val="00155C81"/>
    <w:rsid w:val="00155DAF"/>
    <w:rsid w:val="001560AA"/>
    <w:rsid w:val="001561D2"/>
    <w:rsid w:val="001564B1"/>
    <w:rsid w:val="001564D8"/>
    <w:rsid w:val="001572EC"/>
    <w:rsid w:val="00157CC4"/>
    <w:rsid w:val="00160538"/>
    <w:rsid w:val="00160D54"/>
    <w:rsid w:val="00160E55"/>
    <w:rsid w:val="00160F68"/>
    <w:rsid w:val="001610A2"/>
    <w:rsid w:val="00161532"/>
    <w:rsid w:val="00161F91"/>
    <w:rsid w:val="00162C43"/>
    <w:rsid w:val="00163073"/>
    <w:rsid w:val="00163447"/>
    <w:rsid w:val="00164002"/>
    <w:rsid w:val="001648C7"/>
    <w:rsid w:val="00165178"/>
    <w:rsid w:val="0016535E"/>
    <w:rsid w:val="001653BD"/>
    <w:rsid w:val="0016570C"/>
    <w:rsid w:val="001658D9"/>
    <w:rsid w:val="00165BFC"/>
    <w:rsid w:val="00166858"/>
    <w:rsid w:val="001668A4"/>
    <w:rsid w:val="0016764B"/>
    <w:rsid w:val="00167B07"/>
    <w:rsid w:val="00167C39"/>
    <w:rsid w:val="00167F15"/>
    <w:rsid w:val="001702DD"/>
    <w:rsid w:val="0017107C"/>
    <w:rsid w:val="001711D8"/>
    <w:rsid w:val="00171481"/>
    <w:rsid w:val="00171A3F"/>
    <w:rsid w:val="001722DC"/>
    <w:rsid w:val="001723C8"/>
    <w:rsid w:val="001725F5"/>
    <w:rsid w:val="0017273B"/>
    <w:rsid w:val="00172980"/>
    <w:rsid w:val="00172D77"/>
    <w:rsid w:val="00173323"/>
    <w:rsid w:val="001735C8"/>
    <w:rsid w:val="00173B85"/>
    <w:rsid w:val="0017413D"/>
    <w:rsid w:val="001749D2"/>
    <w:rsid w:val="00174B2B"/>
    <w:rsid w:val="00174EEC"/>
    <w:rsid w:val="001752C8"/>
    <w:rsid w:val="0017539E"/>
    <w:rsid w:val="001757A5"/>
    <w:rsid w:val="00175839"/>
    <w:rsid w:val="00175F07"/>
    <w:rsid w:val="00176103"/>
    <w:rsid w:val="00176162"/>
    <w:rsid w:val="001762D8"/>
    <w:rsid w:val="00176301"/>
    <w:rsid w:val="0017690A"/>
    <w:rsid w:val="001770AA"/>
    <w:rsid w:val="0017785F"/>
    <w:rsid w:val="00180177"/>
    <w:rsid w:val="00180669"/>
    <w:rsid w:val="001806E4"/>
    <w:rsid w:val="001808AA"/>
    <w:rsid w:val="00180AEF"/>
    <w:rsid w:val="00180ECC"/>
    <w:rsid w:val="00180F51"/>
    <w:rsid w:val="00181B52"/>
    <w:rsid w:val="00181B5F"/>
    <w:rsid w:val="00182345"/>
    <w:rsid w:val="00182573"/>
    <w:rsid w:val="00182B82"/>
    <w:rsid w:val="00182CF4"/>
    <w:rsid w:val="0018334E"/>
    <w:rsid w:val="0018335B"/>
    <w:rsid w:val="0018395D"/>
    <w:rsid w:val="00183B58"/>
    <w:rsid w:val="00184D4A"/>
    <w:rsid w:val="00185143"/>
    <w:rsid w:val="00185314"/>
    <w:rsid w:val="00185409"/>
    <w:rsid w:val="0018591F"/>
    <w:rsid w:val="00185C6C"/>
    <w:rsid w:val="00185D78"/>
    <w:rsid w:val="001860D5"/>
    <w:rsid w:val="00186933"/>
    <w:rsid w:val="00186D27"/>
    <w:rsid w:val="001874EA"/>
    <w:rsid w:val="0019030C"/>
    <w:rsid w:val="00192804"/>
    <w:rsid w:val="00192E43"/>
    <w:rsid w:val="0019329D"/>
    <w:rsid w:val="00193826"/>
    <w:rsid w:val="00193B2D"/>
    <w:rsid w:val="00193F59"/>
    <w:rsid w:val="001940D6"/>
    <w:rsid w:val="00194BF5"/>
    <w:rsid w:val="00195596"/>
    <w:rsid w:val="00195778"/>
    <w:rsid w:val="00195782"/>
    <w:rsid w:val="0019596E"/>
    <w:rsid w:val="00195B17"/>
    <w:rsid w:val="00195C83"/>
    <w:rsid w:val="001961F3"/>
    <w:rsid w:val="001979FA"/>
    <w:rsid w:val="001A00AB"/>
    <w:rsid w:val="001A0379"/>
    <w:rsid w:val="001A0518"/>
    <w:rsid w:val="001A0606"/>
    <w:rsid w:val="001A0967"/>
    <w:rsid w:val="001A103D"/>
    <w:rsid w:val="001A244C"/>
    <w:rsid w:val="001A2FB2"/>
    <w:rsid w:val="001A39AA"/>
    <w:rsid w:val="001A4655"/>
    <w:rsid w:val="001A476C"/>
    <w:rsid w:val="001A4BFE"/>
    <w:rsid w:val="001A4ED8"/>
    <w:rsid w:val="001A5320"/>
    <w:rsid w:val="001A5474"/>
    <w:rsid w:val="001A5860"/>
    <w:rsid w:val="001A58B7"/>
    <w:rsid w:val="001A5C0C"/>
    <w:rsid w:val="001A607B"/>
    <w:rsid w:val="001A6334"/>
    <w:rsid w:val="001A662B"/>
    <w:rsid w:val="001A6672"/>
    <w:rsid w:val="001A6853"/>
    <w:rsid w:val="001A6A71"/>
    <w:rsid w:val="001A721F"/>
    <w:rsid w:val="001A73CE"/>
    <w:rsid w:val="001A795A"/>
    <w:rsid w:val="001A7E1B"/>
    <w:rsid w:val="001A7FE5"/>
    <w:rsid w:val="001B0000"/>
    <w:rsid w:val="001B0498"/>
    <w:rsid w:val="001B08AA"/>
    <w:rsid w:val="001B0A32"/>
    <w:rsid w:val="001B0F12"/>
    <w:rsid w:val="001B122C"/>
    <w:rsid w:val="001B2376"/>
    <w:rsid w:val="001B2E38"/>
    <w:rsid w:val="001B32C3"/>
    <w:rsid w:val="001B3764"/>
    <w:rsid w:val="001B379D"/>
    <w:rsid w:val="001B3A42"/>
    <w:rsid w:val="001B3AAC"/>
    <w:rsid w:val="001B4185"/>
    <w:rsid w:val="001B425C"/>
    <w:rsid w:val="001B4554"/>
    <w:rsid w:val="001B4B54"/>
    <w:rsid w:val="001B4E54"/>
    <w:rsid w:val="001B5066"/>
    <w:rsid w:val="001B5CBE"/>
    <w:rsid w:val="001B5D90"/>
    <w:rsid w:val="001B5FF5"/>
    <w:rsid w:val="001B603A"/>
    <w:rsid w:val="001B6351"/>
    <w:rsid w:val="001B6E7D"/>
    <w:rsid w:val="001B719B"/>
    <w:rsid w:val="001B7A76"/>
    <w:rsid w:val="001B7F5C"/>
    <w:rsid w:val="001C002B"/>
    <w:rsid w:val="001C04E2"/>
    <w:rsid w:val="001C05DA"/>
    <w:rsid w:val="001C070A"/>
    <w:rsid w:val="001C0C4F"/>
    <w:rsid w:val="001C11F3"/>
    <w:rsid w:val="001C15D0"/>
    <w:rsid w:val="001C15F0"/>
    <w:rsid w:val="001C1A7C"/>
    <w:rsid w:val="001C251F"/>
    <w:rsid w:val="001C2580"/>
    <w:rsid w:val="001C25D7"/>
    <w:rsid w:val="001C28E4"/>
    <w:rsid w:val="001C2AD7"/>
    <w:rsid w:val="001C3051"/>
    <w:rsid w:val="001C309F"/>
    <w:rsid w:val="001C3FD4"/>
    <w:rsid w:val="001C427F"/>
    <w:rsid w:val="001C4315"/>
    <w:rsid w:val="001C46AC"/>
    <w:rsid w:val="001C4829"/>
    <w:rsid w:val="001C4901"/>
    <w:rsid w:val="001C49C0"/>
    <w:rsid w:val="001C4CDB"/>
    <w:rsid w:val="001C4D6F"/>
    <w:rsid w:val="001C52DD"/>
    <w:rsid w:val="001C56BC"/>
    <w:rsid w:val="001C571F"/>
    <w:rsid w:val="001C59A5"/>
    <w:rsid w:val="001C6029"/>
    <w:rsid w:val="001C646E"/>
    <w:rsid w:val="001C6C2C"/>
    <w:rsid w:val="001C726F"/>
    <w:rsid w:val="001C73C0"/>
    <w:rsid w:val="001C76C8"/>
    <w:rsid w:val="001C78B0"/>
    <w:rsid w:val="001C79AF"/>
    <w:rsid w:val="001C7F43"/>
    <w:rsid w:val="001D0037"/>
    <w:rsid w:val="001D04FC"/>
    <w:rsid w:val="001D086D"/>
    <w:rsid w:val="001D0A93"/>
    <w:rsid w:val="001D0C05"/>
    <w:rsid w:val="001D0C0F"/>
    <w:rsid w:val="001D0C82"/>
    <w:rsid w:val="001D1515"/>
    <w:rsid w:val="001D24C3"/>
    <w:rsid w:val="001D3005"/>
    <w:rsid w:val="001D32B6"/>
    <w:rsid w:val="001D36C0"/>
    <w:rsid w:val="001D375E"/>
    <w:rsid w:val="001D3AC7"/>
    <w:rsid w:val="001D3C21"/>
    <w:rsid w:val="001D3CFA"/>
    <w:rsid w:val="001D3E4D"/>
    <w:rsid w:val="001D4A06"/>
    <w:rsid w:val="001D4D7F"/>
    <w:rsid w:val="001D5DD2"/>
    <w:rsid w:val="001D5E76"/>
    <w:rsid w:val="001D620B"/>
    <w:rsid w:val="001D66F5"/>
    <w:rsid w:val="001D68BB"/>
    <w:rsid w:val="001D6DC9"/>
    <w:rsid w:val="001D76D1"/>
    <w:rsid w:val="001D7CC1"/>
    <w:rsid w:val="001E010B"/>
    <w:rsid w:val="001E023A"/>
    <w:rsid w:val="001E06BE"/>
    <w:rsid w:val="001E0712"/>
    <w:rsid w:val="001E07E5"/>
    <w:rsid w:val="001E16ED"/>
    <w:rsid w:val="001E179A"/>
    <w:rsid w:val="001E21B6"/>
    <w:rsid w:val="001E25D0"/>
    <w:rsid w:val="001E25F1"/>
    <w:rsid w:val="001E2757"/>
    <w:rsid w:val="001E2D84"/>
    <w:rsid w:val="001E30EE"/>
    <w:rsid w:val="001E379F"/>
    <w:rsid w:val="001E3C50"/>
    <w:rsid w:val="001E3EAA"/>
    <w:rsid w:val="001E48CE"/>
    <w:rsid w:val="001E57A8"/>
    <w:rsid w:val="001E5B50"/>
    <w:rsid w:val="001E5C0F"/>
    <w:rsid w:val="001E5FE2"/>
    <w:rsid w:val="001E638E"/>
    <w:rsid w:val="001E683F"/>
    <w:rsid w:val="001E6F5D"/>
    <w:rsid w:val="001E7899"/>
    <w:rsid w:val="001E7EB8"/>
    <w:rsid w:val="001F00DC"/>
    <w:rsid w:val="001F04D4"/>
    <w:rsid w:val="001F09CD"/>
    <w:rsid w:val="001F0DD8"/>
    <w:rsid w:val="001F18E5"/>
    <w:rsid w:val="001F2250"/>
    <w:rsid w:val="001F230B"/>
    <w:rsid w:val="001F2A38"/>
    <w:rsid w:val="001F2A75"/>
    <w:rsid w:val="001F2AA0"/>
    <w:rsid w:val="001F2BC3"/>
    <w:rsid w:val="001F2C80"/>
    <w:rsid w:val="001F2CA9"/>
    <w:rsid w:val="001F357D"/>
    <w:rsid w:val="001F3A21"/>
    <w:rsid w:val="001F3CBE"/>
    <w:rsid w:val="001F3F73"/>
    <w:rsid w:val="001F58AF"/>
    <w:rsid w:val="001F59B6"/>
    <w:rsid w:val="001F6031"/>
    <w:rsid w:val="001F615B"/>
    <w:rsid w:val="001F62EA"/>
    <w:rsid w:val="001F6388"/>
    <w:rsid w:val="001F6B88"/>
    <w:rsid w:val="001F6C46"/>
    <w:rsid w:val="001F6CB3"/>
    <w:rsid w:val="001F6E3E"/>
    <w:rsid w:val="001F71D8"/>
    <w:rsid w:val="001F7B6B"/>
    <w:rsid w:val="0020161A"/>
    <w:rsid w:val="0020177F"/>
    <w:rsid w:val="0020179F"/>
    <w:rsid w:val="0020184B"/>
    <w:rsid w:val="00201920"/>
    <w:rsid w:val="00201AC0"/>
    <w:rsid w:val="00201FB6"/>
    <w:rsid w:val="002023F2"/>
    <w:rsid w:val="002027E6"/>
    <w:rsid w:val="002028B2"/>
    <w:rsid w:val="00202BC0"/>
    <w:rsid w:val="00202C9E"/>
    <w:rsid w:val="0020339E"/>
    <w:rsid w:val="002033A5"/>
    <w:rsid w:val="00203821"/>
    <w:rsid w:val="00203AEE"/>
    <w:rsid w:val="00203B19"/>
    <w:rsid w:val="00204052"/>
    <w:rsid w:val="00204112"/>
    <w:rsid w:val="00204329"/>
    <w:rsid w:val="00204B3E"/>
    <w:rsid w:val="0020520E"/>
    <w:rsid w:val="002052A6"/>
    <w:rsid w:val="00205B96"/>
    <w:rsid w:val="00206752"/>
    <w:rsid w:val="0020747F"/>
    <w:rsid w:val="002107DA"/>
    <w:rsid w:val="00210D36"/>
    <w:rsid w:val="00210D51"/>
    <w:rsid w:val="00211593"/>
    <w:rsid w:val="00212241"/>
    <w:rsid w:val="00212848"/>
    <w:rsid w:val="002129B5"/>
    <w:rsid w:val="00212EEC"/>
    <w:rsid w:val="00213C8F"/>
    <w:rsid w:val="002142E3"/>
    <w:rsid w:val="002144D2"/>
    <w:rsid w:val="002149E7"/>
    <w:rsid w:val="00214F19"/>
    <w:rsid w:val="002151FD"/>
    <w:rsid w:val="0021524B"/>
    <w:rsid w:val="00215C8D"/>
    <w:rsid w:val="002167C0"/>
    <w:rsid w:val="00216818"/>
    <w:rsid w:val="002175DC"/>
    <w:rsid w:val="00217627"/>
    <w:rsid w:val="00217661"/>
    <w:rsid w:val="002201CD"/>
    <w:rsid w:val="002208F6"/>
    <w:rsid w:val="0022118E"/>
    <w:rsid w:val="0022197E"/>
    <w:rsid w:val="00221B37"/>
    <w:rsid w:val="00221DA2"/>
    <w:rsid w:val="002223F6"/>
    <w:rsid w:val="00223AAE"/>
    <w:rsid w:val="00223C94"/>
    <w:rsid w:val="00224282"/>
    <w:rsid w:val="002243F2"/>
    <w:rsid w:val="00224440"/>
    <w:rsid w:val="00224F6E"/>
    <w:rsid w:val="002252E8"/>
    <w:rsid w:val="00225C24"/>
    <w:rsid w:val="002269BD"/>
    <w:rsid w:val="00227137"/>
    <w:rsid w:val="00227527"/>
    <w:rsid w:val="00227C1D"/>
    <w:rsid w:val="00227FA5"/>
    <w:rsid w:val="002300B6"/>
    <w:rsid w:val="00230957"/>
    <w:rsid w:val="00230DE7"/>
    <w:rsid w:val="002313F3"/>
    <w:rsid w:val="002318A7"/>
    <w:rsid w:val="00231C17"/>
    <w:rsid w:val="002324BA"/>
    <w:rsid w:val="002333EC"/>
    <w:rsid w:val="002334E5"/>
    <w:rsid w:val="00233739"/>
    <w:rsid w:val="00234176"/>
    <w:rsid w:val="00234844"/>
    <w:rsid w:val="00234921"/>
    <w:rsid w:val="00234EED"/>
    <w:rsid w:val="00235738"/>
    <w:rsid w:val="002358ED"/>
    <w:rsid w:val="002359F2"/>
    <w:rsid w:val="00235B5D"/>
    <w:rsid w:val="00235CCD"/>
    <w:rsid w:val="00236072"/>
    <w:rsid w:val="00236807"/>
    <w:rsid w:val="00236950"/>
    <w:rsid w:val="00236DFA"/>
    <w:rsid w:val="00236F3E"/>
    <w:rsid w:val="002379A6"/>
    <w:rsid w:val="00237CC6"/>
    <w:rsid w:val="002401A1"/>
    <w:rsid w:val="00240228"/>
    <w:rsid w:val="0024073C"/>
    <w:rsid w:val="00240906"/>
    <w:rsid w:val="00240C63"/>
    <w:rsid w:val="00241145"/>
    <w:rsid w:val="00241257"/>
    <w:rsid w:val="002412D6"/>
    <w:rsid w:val="0024155A"/>
    <w:rsid w:val="00241650"/>
    <w:rsid w:val="002417E8"/>
    <w:rsid w:val="0024191C"/>
    <w:rsid w:val="00241DD4"/>
    <w:rsid w:val="00242283"/>
    <w:rsid w:val="0024259D"/>
    <w:rsid w:val="00243382"/>
    <w:rsid w:val="00243CC3"/>
    <w:rsid w:val="002441AA"/>
    <w:rsid w:val="0024437B"/>
    <w:rsid w:val="00245524"/>
    <w:rsid w:val="0024577F"/>
    <w:rsid w:val="002458CC"/>
    <w:rsid w:val="002459C8"/>
    <w:rsid w:val="00245F20"/>
    <w:rsid w:val="002465FB"/>
    <w:rsid w:val="002470BB"/>
    <w:rsid w:val="00247390"/>
    <w:rsid w:val="00247734"/>
    <w:rsid w:val="002500E3"/>
    <w:rsid w:val="00250839"/>
    <w:rsid w:val="00251307"/>
    <w:rsid w:val="0025144A"/>
    <w:rsid w:val="002514AA"/>
    <w:rsid w:val="002516B9"/>
    <w:rsid w:val="002516C4"/>
    <w:rsid w:val="00251EF5"/>
    <w:rsid w:val="00252016"/>
    <w:rsid w:val="00252644"/>
    <w:rsid w:val="00252C54"/>
    <w:rsid w:val="00253195"/>
    <w:rsid w:val="0025330F"/>
    <w:rsid w:val="00253A52"/>
    <w:rsid w:val="00253C8B"/>
    <w:rsid w:val="00254293"/>
    <w:rsid w:val="00254B43"/>
    <w:rsid w:val="00254BA6"/>
    <w:rsid w:val="00254D33"/>
    <w:rsid w:val="00255094"/>
    <w:rsid w:val="002558BA"/>
    <w:rsid w:val="002560BD"/>
    <w:rsid w:val="0025636A"/>
    <w:rsid w:val="002563A6"/>
    <w:rsid w:val="0025651F"/>
    <w:rsid w:val="002568E8"/>
    <w:rsid w:val="002573D1"/>
    <w:rsid w:val="00257A24"/>
    <w:rsid w:val="00257C09"/>
    <w:rsid w:val="00257FE2"/>
    <w:rsid w:val="00260EE7"/>
    <w:rsid w:val="0026111E"/>
    <w:rsid w:val="00261291"/>
    <w:rsid w:val="00261C66"/>
    <w:rsid w:val="0026209C"/>
    <w:rsid w:val="0026237B"/>
    <w:rsid w:val="00262400"/>
    <w:rsid w:val="00262757"/>
    <w:rsid w:val="002629B9"/>
    <w:rsid w:val="002634A7"/>
    <w:rsid w:val="002635DC"/>
    <w:rsid w:val="00263AA8"/>
    <w:rsid w:val="00263B87"/>
    <w:rsid w:val="00263EB4"/>
    <w:rsid w:val="00264747"/>
    <w:rsid w:val="002647E2"/>
    <w:rsid w:val="00264A31"/>
    <w:rsid w:val="00264D28"/>
    <w:rsid w:val="002658E1"/>
    <w:rsid w:val="00265C12"/>
    <w:rsid w:val="00265CFA"/>
    <w:rsid w:val="00266134"/>
    <w:rsid w:val="00266A5B"/>
    <w:rsid w:val="00266B5A"/>
    <w:rsid w:val="00270689"/>
    <w:rsid w:val="00270805"/>
    <w:rsid w:val="00270D58"/>
    <w:rsid w:val="0027184B"/>
    <w:rsid w:val="00271CE5"/>
    <w:rsid w:val="00271DEA"/>
    <w:rsid w:val="002721CB"/>
    <w:rsid w:val="0027236E"/>
    <w:rsid w:val="00272745"/>
    <w:rsid w:val="00272837"/>
    <w:rsid w:val="002731D0"/>
    <w:rsid w:val="0027346D"/>
    <w:rsid w:val="0027380B"/>
    <w:rsid w:val="00273E84"/>
    <w:rsid w:val="0027403A"/>
    <w:rsid w:val="0027427E"/>
    <w:rsid w:val="002747A0"/>
    <w:rsid w:val="00274C6C"/>
    <w:rsid w:val="00274DBD"/>
    <w:rsid w:val="0027517A"/>
    <w:rsid w:val="00275C11"/>
    <w:rsid w:val="00275E2D"/>
    <w:rsid w:val="00275EF3"/>
    <w:rsid w:val="002763A7"/>
    <w:rsid w:val="002764F6"/>
    <w:rsid w:val="00276FF8"/>
    <w:rsid w:val="00277543"/>
    <w:rsid w:val="00277677"/>
    <w:rsid w:val="002777BF"/>
    <w:rsid w:val="00277C91"/>
    <w:rsid w:val="002806C5"/>
    <w:rsid w:val="00280C26"/>
    <w:rsid w:val="00280DC0"/>
    <w:rsid w:val="00281014"/>
    <w:rsid w:val="0028110E"/>
    <w:rsid w:val="0028137F"/>
    <w:rsid w:val="002816AB"/>
    <w:rsid w:val="002820A2"/>
    <w:rsid w:val="00282236"/>
    <w:rsid w:val="002829A3"/>
    <w:rsid w:val="00282D7E"/>
    <w:rsid w:val="00283598"/>
    <w:rsid w:val="00283764"/>
    <w:rsid w:val="00283B62"/>
    <w:rsid w:val="00283DC0"/>
    <w:rsid w:val="002848E2"/>
    <w:rsid w:val="00284FA7"/>
    <w:rsid w:val="002850F0"/>
    <w:rsid w:val="002854DC"/>
    <w:rsid w:val="00285A96"/>
    <w:rsid w:val="0028624A"/>
    <w:rsid w:val="0028625A"/>
    <w:rsid w:val="0028632B"/>
    <w:rsid w:val="002868B8"/>
    <w:rsid w:val="00287449"/>
    <w:rsid w:val="0028764B"/>
    <w:rsid w:val="002879FE"/>
    <w:rsid w:val="00287C9F"/>
    <w:rsid w:val="002900C7"/>
    <w:rsid w:val="00290378"/>
    <w:rsid w:val="0029075B"/>
    <w:rsid w:val="00290E53"/>
    <w:rsid w:val="0029136B"/>
    <w:rsid w:val="0029197E"/>
    <w:rsid w:val="00291B96"/>
    <w:rsid w:val="00291F1A"/>
    <w:rsid w:val="00292BAF"/>
    <w:rsid w:val="0029369D"/>
    <w:rsid w:val="00293DAD"/>
    <w:rsid w:val="00294150"/>
    <w:rsid w:val="0029424C"/>
    <w:rsid w:val="002942E3"/>
    <w:rsid w:val="00294CB4"/>
    <w:rsid w:val="00294DF4"/>
    <w:rsid w:val="00294F8D"/>
    <w:rsid w:val="002952AD"/>
    <w:rsid w:val="0029531B"/>
    <w:rsid w:val="00295667"/>
    <w:rsid w:val="00295B7E"/>
    <w:rsid w:val="002963C2"/>
    <w:rsid w:val="00296540"/>
    <w:rsid w:val="00296716"/>
    <w:rsid w:val="00296E5E"/>
    <w:rsid w:val="00297437"/>
    <w:rsid w:val="00297481"/>
    <w:rsid w:val="002976C2"/>
    <w:rsid w:val="00297E2D"/>
    <w:rsid w:val="002A0124"/>
    <w:rsid w:val="002A075E"/>
    <w:rsid w:val="002A098E"/>
    <w:rsid w:val="002A0A60"/>
    <w:rsid w:val="002A0D01"/>
    <w:rsid w:val="002A0EDC"/>
    <w:rsid w:val="002A1593"/>
    <w:rsid w:val="002A1B7C"/>
    <w:rsid w:val="002A1BE0"/>
    <w:rsid w:val="002A1E2D"/>
    <w:rsid w:val="002A23AA"/>
    <w:rsid w:val="002A25BC"/>
    <w:rsid w:val="002A25D1"/>
    <w:rsid w:val="002A26A6"/>
    <w:rsid w:val="002A27B9"/>
    <w:rsid w:val="002A2B25"/>
    <w:rsid w:val="002A3B24"/>
    <w:rsid w:val="002A4566"/>
    <w:rsid w:val="002A52BF"/>
    <w:rsid w:val="002A5A25"/>
    <w:rsid w:val="002A6023"/>
    <w:rsid w:val="002A610B"/>
    <w:rsid w:val="002A61FA"/>
    <w:rsid w:val="002A68B0"/>
    <w:rsid w:val="002A692A"/>
    <w:rsid w:val="002A6EA8"/>
    <w:rsid w:val="002A708B"/>
    <w:rsid w:val="002A70D4"/>
    <w:rsid w:val="002A797F"/>
    <w:rsid w:val="002A7D37"/>
    <w:rsid w:val="002B023C"/>
    <w:rsid w:val="002B03B8"/>
    <w:rsid w:val="002B1060"/>
    <w:rsid w:val="002B146C"/>
    <w:rsid w:val="002B147D"/>
    <w:rsid w:val="002B179B"/>
    <w:rsid w:val="002B18FF"/>
    <w:rsid w:val="002B309F"/>
    <w:rsid w:val="002B3737"/>
    <w:rsid w:val="002B38B0"/>
    <w:rsid w:val="002B3912"/>
    <w:rsid w:val="002B3C18"/>
    <w:rsid w:val="002B4255"/>
    <w:rsid w:val="002B44EB"/>
    <w:rsid w:val="002B45B8"/>
    <w:rsid w:val="002B4BDA"/>
    <w:rsid w:val="002B4D1F"/>
    <w:rsid w:val="002B51C1"/>
    <w:rsid w:val="002B5566"/>
    <w:rsid w:val="002B5B11"/>
    <w:rsid w:val="002B605E"/>
    <w:rsid w:val="002B6962"/>
    <w:rsid w:val="002B69B9"/>
    <w:rsid w:val="002B710E"/>
    <w:rsid w:val="002B77B8"/>
    <w:rsid w:val="002B7C21"/>
    <w:rsid w:val="002C03C7"/>
    <w:rsid w:val="002C0530"/>
    <w:rsid w:val="002C08BA"/>
    <w:rsid w:val="002C0BAE"/>
    <w:rsid w:val="002C0E51"/>
    <w:rsid w:val="002C16B2"/>
    <w:rsid w:val="002C1848"/>
    <w:rsid w:val="002C1D43"/>
    <w:rsid w:val="002C1DB5"/>
    <w:rsid w:val="002C1EE6"/>
    <w:rsid w:val="002C22E7"/>
    <w:rsid w:val="002C27F9"/>
    <w:rsid w:val="002C2804"/>
    <w:rsid w:val="002C35A2"/>
    <w:rsid w:val="002C3CA3"/>
    <w:rsid w:val="002C42FE"/>
    <w:rsid w:val="002C464F"/>
    <w:rsid w:val="002C477E"/>
    <w:rsid w:val="002C47B0"/>
    <w:rsid w:val="002C4A8B"/>
    <w:rsid w:val="002C5187"/>
    <w:rsid w:val="002C5238"/>
    <w:rsid w:val="002C529A"/>
    <w:rsid w:val="002C590A"/>
    <w:rsid w:val="002C6386"/>
    <w:rsid w:val="002C656C"/>
    <w:rsid w:val="002C679F"/>
    <w:rsid w:val="002C6EF7"/>
    <w:rsid w:val="002C6F39"/>
    <w:rsid w:val="002C6F5E"/>
    <w:rsid w:val="002C7022"/>
    <w:rsid w:val="002C7DC0"/>
    <w:rsid w:val="002C7E48"/>
    <w:rsid w:val="002D0179"/>
    <w:rsid w:val="002D0491"/>
    <w:rsid w:val="002D08D9"/>
    <w:rsid w:val="002D0B48"/>
    <w:rsid w:val="002D16B7"/>
    <w:rsid w:val="002D2490"/>
    <w:rsid w:val="002D2E14"/>
    <w:rsid w:val="002D336A"/>
    <w:rsid w:val="002D37E9"/>
    <w:rsid w:val="002D3858"/>
    <w:rsid w:val="002D3966"/>
    <w:rsid w:val="002D3A78"/>
    <w:rsid w:val="002D3C85"/>
    <w:rsid w:val="002D40BE"/>
    <w:rsid w:val="002D4562"/>
    <w:rsid w:val="002D481F"/>
    <w:rsid w:val="002D4988"/>
    <w:rsid w:val="002D4D63"/>
    <w:rsid w:val="002D5953"/>
    <w:rsid w:val="002D5976"/>
    <w:rsid w:val="002D5CF9"/>
    <w:rsid w:val="002D61C7"/>
    <w:rsid w:val="002D62B5"/>
    <w:rsid w:val="002D6F00"/>
    <w:rsid w:val="002D6FD0"/>
    <w:rsid w:val="002D70B0"/>
    <w:rsid w:val="002D7133"/>
    <w:rsid w:val="002D7271"/>
    <w:rsid w:val="002E0119"/>
    <w:rsid w:val="002E041E"/>
    <w:rsid w:val="002E0904"/>
    <w:rsid w:val="002E0BE2"/>
    <w:rsid w:val="002E0FF2"/>
    <w:rsid w:val="002E158F"/>
    <w:rsid w:val="002E212B"/>
    <w:rsid w:val="002E23FA"/>
    <w:rsid w:val="002E2467"/>
    <w:rsid w:val="002E268C"/>
    <w:rsid w:val="002E2848"/>
    <w:rsid w:val="002E2FF9"/>
    <w:rsid w:val="002E343F"/>
    <w:rsid w:val="002E3581"/>
    <w:rsid w:val="002E3FB9"/>
    <w:rsid w:val="002E435C"/>
    <w:rsid w:val="002E498E"/>
    <w:rsid w:val="002E4CD5"/>
    <w:rsid w:val="002E4F9A"/>
    <w:rsid w:val="002E504A"/>
    <w:rsid w:val="002E506B"/>
    <w:rsid w:val="002E5472"/>
    <w:rsid w:val="002E56A0"/>
    <w:rsid w:val="002E5D57"/>
    <w:rsid w:val="002E6013"/>
    <w:rsid w:val="002E6CC1"/>
    <w:rsid w:val="002E7211"/>
    <w:rsid w:val="002E7411"/>
    <w:rsid w:val="002E7828"/>
    <w:rsid w:val="002E782E"/>
    <w:rsid w:val="002E7B1B"/>
    <w:rsid w:val="002E7B84"/>
    <w:rsid w:val="002F0465"/>
    <w:rsid w:val="002F068F"/>
    <w:rsid w:val="002F1A9D"/>
    <w:rsid w:val="002F1AAB"/>
    <w:rsid w:val="002F1C6F"/>
    <w:rsid w:val="002F1F2F"/>
    <w:rsid w:val="002F2AA3"/>
    <w:rsid w:val="002F344E"/>
    <w:rsid w:val="002F3FDE"/>
    <w:rsid w:val="002F4288"/>
    <w:rsid w:val="002F43B6"/>
    <w:rsid w:val="002F52CA"/>
    <w:rsid w:val="002F53FB"/>
    <w:rsid w:val="002F54E6"/>
    <w:rsid w:val="002F5985"/>
    <w:rsid w:val="002F5ADF"/>
    <w:rsid w:val="002F5B8C"/>
    <w:rsid w:val="002F62AF"/>
    <w:rsid w:val="002F637F"/>
    <w:rsid w:val="002F651D"/>
    <w:rsid w:val="002F68B9"/>
    <w:rsid w:val="002F68E3"/>
    <w:rsid w:val="002F6B04"/>
    <w:rsid w:val="002F6B64"/>
    <w:rsid w:val="002F6B7D"/>
    <w:rsid w:val="002F7A9C"/>
    <w:rsid w:val="002F7F8C"/>
    <w:rsid w:val="0030032F"/>
    <w:rsid w:val="0030047C"/>
    <w:rsid w:val="00300AA1"/>
    <w:rsid w:val="00300DD2"/>
    <w:rsid w:val="00300F07"/>
    <w:rsid w:val="0030147C"/>
    <w:rsid w:val="003015E4"/>
    <w:rsid w:val="00301BA4"/>
    <w:rsid w:val="003024DE"/>
    <w:rsid w:val="00302A7C"/>
    <w:rsid w:val="00302A8F"/>
    <w:rsid w:val="00302E74"/>
    <w:rsid w:val="00303B53"/>
    <w:rsid w:val="00303BB7"/>
    <w:rsid w:val="00303D37"/>
    <w:rsid w:val="0030418B"/>
    <w:rsid w:val="003044CC"/>
    <w:rsid w:val="00304E68"/>
    <w:rsid w:val="00304FCC"/>
    <w:rsid w:val="00305070"/>
    <w:rsid w:val="003056C7"/>
    <w:rsid w:val="00305A3D"/>
    <w:rsid w:val="00305EA3"/>
    <w:rsid w:val="00305F91"/>
    <w:rsid w:val="003068F4"/>
    <w:rsid w:val="00306B23"/>
    <w:rsid w:val="00306D37"/>
    <w:rsid w:val="003073A3"/>
    <w:rsid w:val="00307C43"/>
    <w:rsid w:val="003103FB"/>
    <w:rsid w:val="00310C99"/>
    <w:rsid w:val="00310CA3"/>
    <w:rsid w:val="00311575"/>
    <w:rsid w:val="00311C07"/>
    <w:rsid w:val="003122B0"/>
    <w:rsid w:val="0031244A"/>
    <w:rsid w:val="00312583"/>
    <w:rsid w:val="00312A40"/>
    <w:rsid w:val="00312CB0"/>
    <w:rsid w:val="00312EF8"/>
    <w:rsid w:val="00313168"/>
    <w:rsid w:val="00313BAC"/>
    <w:rsid w:val="00314DD5"/>
    <w:rsid w:val="0031537E"/>
    <w:rsid w:val="003153BB"/>
    <w:rsid w:val="0031564E"/>
    <w:rsid w:val="003156DD"/>
    <w:rsid w:val="003206DF"/>
    <w:rsid w:val="00320AC2"/>
    <w:rsid w:val="00320E1C"/>
    <w:rsid w:val="003215DD"/>
    <w:rsid w:val="003218F0"/>
    <w:rsid w:val="00321D04"/>
    <w:rsid w:val="00321D80"/>
    <w:rsid w:val="003220FA"/>
    <w:rsid w:val="00322219"/>
    <w:rsid w:val="003222BF"/>
    <w:rsid w:val="003227A6"/>
    <w:rsid w:val="00323134"/>
    <w:rsid w:val="00323154"/>
    <w:rsid w:val="00323F54"/>
    <w:rsid w:val="003241A0"/>
    <w:rsid w:val="003248EF"/>
    <w:rsid w:val="00324B0B"/>
    <w:rsid w:val="00324F77"/>
    <w:rsid w:val="0032552B"/>
    <w:rsid w:val="00325F16"/>
    <w:rsid w:val="003261DC"/>
    <w:rsid w:val="003263BA"/>
    <w:rsid w:val="003269E7"/>
    <w:rsid w:val="00326C46"/>
    <w:rsid w:val="00327105"/>
    <w:rsid w:val="003274CB"/>
    <w:rsid w:val="003275DF"/>
    <w:rsid w:val="00327B22"/>
    <w:rsid w:val="00330170"/>
    <w:rsid w:val="00330250"/>
    <w:rsid w:val="003311FE"/>
    <w:rsid w:val="0033148E"/>
    <w:rsid w:val="00331E7E"/>
    <w:rsid w:val="003326F5"/>
    <w:rsid w:val="003329A3"/>
    <w:rsid w:val="00332C70"/>
    <w:rsid w:val="0033360D"/>
    <w:rsid w:val="00333A6B"/>
    <w:rsid w:val="00333F1B"/>
    <w:rsid w:val="0033401A"/>
    <w:rsid w:val="0033446B"/>
    <w:rsid w:val="00334537"/>
    <w:rsid w:val="0033494B"/>
    <w:rsid w:val="00334983"/>
    <w:rsid w:val="00334C1E"/>
    <w:rsid w:val="00334C6A"/>
    <w:rsid w:val="00334E83"/>
    <w:rsid w:val="00335B55"/>
    <w:rsid w:val="00335DAD"/>
    <w:rsid w:val="00335F14"/>
    <w:rsid w:val="00335F1E"/>
    <w:rsid w:val="0033741C"/>
    <w:rsid w:val="00340FB6"/>
    <w:rsid w:val="00341703"/>
    <w:rsid w:val="00342AC3"/>
    <w:rsid w:val="00342E21"/>
    <w:rsid w:val="00342FC1"/>
    <w:rsid w:val="0034349F"/>
    <w:rsid w:val="003437C9"/>
    <w:rsid w:val="003438E3"/>
    <w:rsid w:val="0034553C"/>
    <w:rsid w:val="003455CA"/>
    <w:rsid w:val="0034585D"/>
    <w:rsid w:val="00346A49"/>
    <w:rsid w:val="00346E98"/>
    <w:rsid w:val="0034719C"/>
    <w:rsid w:val="00347728"/>
    <w:rsid w:val="003477D3"/>
    <w:rsid w:val="0034786C"/>
    <w:rsid w:val="00347887"/>
    <w:rsid w:val="00347A5F"/>
    <w:rsid w:val="00350356"/>
    <w:rsid w:val="0035049E"/>
    <w:rsid w:val="003509C5"/>
    <w:rsid w:val="00350A17"/>
    <w:rsid w:val="00350B52"/>
    <w:rsid w:val="00350CEC"/>
    <w:rsid w:val="00350CF4"/>
    <w:rsid w:val="003514DE"/>
    <w:rsid w:val="00351589"/>
    <w:rsid w:val="0035169B"/>
    <w:rsid w:val="0035266B"/>
    <w:rsid w:val="0035275F"/>
    <w:rsid w:val="00352C0B"/>
    <w:rsid w:val="00353D1A"/>
    <w:rsid w:val="00353E61"/>
    <w:rsid w:val="003549ED"/>
    <w:rsid w:val="00354E52"/>
    <w:rsid w:val="0035524E"/>
    <w:rsid w:val="00355362"/>
    <w:rsid w:val="00355379"/>
    <w:rsid w:val="00355574"/>
    <w:rsid w:val="003557CA"/>
    <w:rsid w:val="003559D6"/>
    <w:rsid w:val="00355F5C"/>
    <w:rsid w:val="0035654D"/>
    <w:rsid w:val="003570AC"/>
    <w:rsid w:val="00357ED7"/>
    <w:rsid w:val="00357FCC"/>
    <w:rsid w:val="0036022B"/>
    <w:rsid w:val="00360575"/>
    <w:rsid w:val="00361282"/>
    <w:rsid w:val="0036182B"/>
    <w:rsid w:val="00361C7A"/>
    <w:rsid w:val="00361F83"/>
    <w:rsid w:val="00362108"/>
    <w:rsid w:val="0036224D"/>
    <w:rsid w:val="0036291D"/>
    <w:rsid w:val="00362945"/>
    <w:rsid w:val="00362B7C"/>
    <w:rsid w:val="00362E13"/>
    <w:rsid w:val="00363B6E"/>
    <w:rsid w:val="00363D8A"/>
    <w:rsid w:val="0036415A"/>
    <w:rsid w:val="00364641"/>
    <w:rsid w:val="00365025"/>
    <w:rsid w:val="003650DA"/>
    <w:rsid w:val="00365B2A"/>
    <w:rsid w:val="003664E1"/>
    <w:rsid w:val="0036662A"/>
    <w:rsid w:val="00366832"/>
    <w:rsid w:val="00366E54"/>
    <w:rsid w:val="003672C8"/>
    <w:rsid w:val="0036781D"/>
    <w:rsid w:val="00367A70"/>
    <w:rsid w:val="00367EB0"/>
    <w:rsid w:val="003703D3"/>
    <w:rsid w:val="003707B0"/>
    <w:rsid w:val="00370CA6"/>
    <w:rsid w:val="003713F7"/>
    <w:rsid w:val="00371CA4"/>
    <w:rsid w:val="00371D69"/>
    <w:rsid w:val="00371EAE"/>
    <w:rsid w:val="00371F40"/>
    <w:rsid w:val="00371F7E"/>
    <w:rsid w:val="00372192"/>
    <w:rsid w:val="00372317"/>
    <w:rsid w:val="00373019"/>
    <w:rsid w:val="00373519"/>
    <w:rsid w:val="00373956"/>
    <w:rsid w:val="0037401A"/>
    <w:rsid w:val="00374288"/>
    <w:rsid w:val="003743AD"/>
    <w:rsid w:val="0037445F"/>
    <w:rsid w:val="00374EFD"/>
    <w:rsid w:val="0037533A"/>
    <w:rsid w:val="003755CD"/>
    <w:rsid w:val="003757AF"/>
    <w:rsid w:val="003759D9"/>
    <w:rsid w:val="00375FD6"/>
    <w:rsid w:val="00375FF1"/>
    <w:rsid w:val="003762AF"/>
    <w:rsid w:val="00376752"/>
    <w:rsid w:val="00376FE6"/>
    <w:rsid w:val="003775D5"/>
    <w:rsid w:val="00377986"/>
    <w:rsid w:val="003800B5"/>
    <w:rsid w:val="003800BD"/>
    <w:rsid w:val="00380136"/>
    <w:rsid w:val="003802EA"/>
    <w:rsid w:val="003805EE"/>
    <w:rsid w:val="00380D3E"/>
    <w:rsid w:val="003810FD"/>
    <w:rsid w:val="00382227"/>
    <w:rsid w:val="003828D2"/>
    <w:rsid w:val="00382E26"/>
    <w:rsid w:val="00382E6D"/>
    <w:rsid w:val="00383225"/>
    <w:rsid w:val="00383D20"/>
    <w:rsid w:val="00384D5B"/>
    <w:rsid w:val="003852C8"/>
    <w:rsid w:val="003859E1"/>
    <w:rsid w:val="003864B9"/>
    <w:rsid w:val="003864D5"/>
    <w:rsid w:val="00386977"/>
    <w:rsid w:val="00386D72"/>
    <w:rsid w:val="00387539"/>
    <w:rsid w:val="00387D18"/>
    <w:rsid w:val="00390540"/>
    <w:rsid w:val="003905DA"/>
    <w:rsid w:val="00390660"/>
    <w:rsid w:val="003909E3"/>
    <w:rsid w:val="00390C02"/>
    <w:rsid w:val="00391223"/>
    <w:rsid w:val="0039173C"/>
    <w:rsid w:val="003917DD"/>
    <w:rsid w:val="003918FA"/>
    <w:rsid w:val="00391D69"/>
    <w:rsid w:val="00391FD7"/>
    <w:rsid w:val="003921EE"/>
    <w:rsid w:val="003921F6"/>
    <w:rsid w:val="00392373"/>
    <w:rsid w:val="00392A7F"/>
    <w:rsid w:val="00392D2A"/>
    <w:rsid w:val="00392DF2"/>
    <w:rsid w:val="00393D1A"/>
    <w:rsid w:val="00394B5E"/>
    <w:rsid w:val="00395052"/>
    <w:rsid w:val="003959BB"/>
    <w:rsid w:val="00395FD6"/>
    <w:rsid w:val="003960AF"/>
    <w:rsid w:val="003962E2"/>
    <w:rsid w:val="00396569"/>
    <w:rsid w:val="00397E79"/>
    <w:rsid w:val="003A0540"/>
    <w:rsid w:val="003A08FB"/>
    <w:rsid w:val="003A0942"/>
    <w:rsid w:val="003A0D9B"/>
    <w:rsid w:val="003A1006"/>
    <w:rsid w:val="003A104A"/>
    <w:rsid w:val="003A1D2A"/>
    <w:rsid w:val="003A1E9A"/>
    <w:rsid w:val="003A24E8"/>
    <w:rsid w:val="003A2E6A"/>
    <w:rsid w:val="003A2F38"/>
    <w:rsid w:val="003A31D6"/>
    <w:rsid w:val="003A3733"/>
    <w:rsid w:val="003A3EB6"/>
    <w:rsid w:val="003A4008"/>
    <w:rsid w:val="003A4A0B"/>
    <w:rsid w:val="003A4D60"/>
    <w:rsid w:val="003A4EF5"/>
    <w:rsid w:val="003A527F"/>
    <w:rsid w:val="003A5316"/>
    <w:rsid w:val="003A55B4"/>
    <w:rsid w:val="003A5CCF"/>
    <w:rsid w:val="003A648A"/>
    <w:rsid w:val="003A6FB7"/>
    <w:rsid w:val="003A70A8"/>
    <w:rsid w:val="003A736B"/>
    <w:rsid w:val="003A78F4"/>
    <w:rsid w:val="003A7D16"/>
    <w:rsid w:val="003A7DF1"/>
    <w:rsid w:val="003B03CC"/>
    <w:rsid w:val="003B0619"/>
    <w:rsid w:val="003B17FE"/>
    <w:rsid w:val="003B1A84"/>
    <w:rsid w:val="003B1DA4"/>
    <w:rsid w:val="003B1E1C"/>
    <w:rsid w:val="003B1E2B"/>
    <w:rsid w:val="003B2299"/>
    <w:rsid w:val="003B280C"/>
    <w:rsid w:val="003B2ABD"/>
    <w:rsid w:val="003B2AC8"/>
    <w:rsid w:val="003B2C5C"/>
    <w:rsid w:val="003B2DD2"/>
    <w:rsid w:val="003B2F47"/>
    <w:rsid w:val="003B35D1"/>
    <w:rsid w:val="003B3BF7"/>
    <w:rsid w:val="003B3D0F"/>
    <w:rsid w:val="003B41B0"/>
    <w:rsid w:val="003B5084"/>
    <w:rsid w:val="003B52F5"/>
    <w:rsid w:val="003B5456"/>
    <w:rsid w:val="003B587A"/>
    <w:rsid w:val="003B62B4"/>
    <w:rsid w:val="003B64C5"/>
    <w:rsid w:val="003B66C8"/>
    <w:rsid w:val="003B6A75"/>
    <w:rsid w:val="003B6ED8"/>
    <w:rsid w:val="003B6F8A"/>
    <w:rsid w:val="003B72FA"/>
    <w:rsid w:val="003B7A1B"/>
    <w:rsid w:val="003B7CED"/>
    <w:rsid w:val="003C08B3"/>
    <w:rsid w:val="003C08BD"/>
    <w:rsid w:val="003C0A26"/>
    <w:rsid w:val="003C13DC"/>
    <w:rsid w:val="003C184C"/>
    <w:rsid w:val="003C1DB6"/>
    <w:rsid w:val="003C2067"/>
    <w:rsid w:val="003C2121"/>
    <w:rsid w:val="003C2912"/>
    <w:rsid w:val="003C2A3B"/>
    <w:rsid w:val="003C2CF0"/>
    <w:rsid w:val="003C3258"/>
    <w:rsid w:val="003C3343"/>
    <w:rsid w:val="003C338B"/>
    <w:rsid w:val="003C3BDD"/>
    <w:rsid w:val="003C40A8"/>
    <w:rsid w:val="003C43B3"/>
    <w:rsid w:val="003C4868"/>
    <w:rsid w:val="003C570C"/>
    <w:rsid w:val="003C5B3A"/>
    <w:rsid w:val="003C5C9C"/>
    <w:rsid w:val="003C5E67"/>
    <w:rsid w:val="003C660C"/>
    <w:rsid w:val="003C6C64"/>
    <w:rsid w:val="003C7051"/>
    <w:rsid w:val="003C73DA"/>
    <w:rsid w:val="003C791D"/>
    <w:rsid w:val="003C7A53"/>
    <w:rsid w:val="003D0439"/>
    <w:rsid w:val="003D0B48"/>
    <w:rsid w:val="003D109C"/>
    <w:rsid w:val="003D1451"/>
    <w:rsid w:val="003D16E4"/>
    <w:rsid w:val="003D1847"/>
    <w:rsid w:val="003D1C58"/>
    <w:rsid w:val="003D1DE9"/>
    <w:rsid w:val="003D2263"/>
    <w:rsid w:val="003D26EA"/>
    <w:rsid w:val="003D26F8"/>
    <w:rsid w:val="003D2D61"/>
    <w:rsid w:val="003D30E0"/>
    <w:rsid w:val="003D386E"/>
    <w:rsid w:val="003D3DEB"/>
    <w:rsid w:val="003D4659"/>
    <w:rsid w:val="003D46E6"/>
    <w:rsid w:val="003D492A"/>
    <w:rsid w:val="003D515D"/>
    <w:rsid w:val="003D51DE"/>
    <w:rsid w:val="003D56D6"/>
    <w:rsid w:val="003D5F1E"/>
    <w:rsid w:val="003D694D"/>
    <w:rsid w:val="003D6999"/>
    <w:rsid w:val="003D6EFB"/>
    <w:rsid w:val="003D749F"/>
    <w:rsid w:val="003E0070"/>
    <w:rsid w:val="003E03DF"/>
    <w:rsid w:val="003E091C"/>
    <w:rsid w:val="003E0A80"/>
    <w:rsid w:val="003E0D6E"/>
    <w:rsid w:val="003E0E62"/>
    <w:rsid w:val="003E103C"/>
    <w:rsid w:val="003E1596"/>
    <w:rsid w:val="003E2615"/>
    <w:rsid w:val="003E27C8"/>
    <w:rsid w:val="003E2A33"/>
    <w:rsid w:val="003E2C59"/>
    <w:rsid w:val="003E2F09"/>
    <w:rsid w:val="003E3875"/>
    <w:rsid w:val="003E3A36"/>
    <w:rsid w:val="003E44F6"/>
    <w:rsid w:val="003E460B"/>
    <w:rsid w:val="003E48C6"/>
    <w:rsid w:val="003E4961"/>
    <w:rsid w:val="003E4A82"/>
    <w:rsid w:val="003E4BCD"/>
    <w:rsid w:val="003E52FB"/>
    <w:rsid w:val="003E5641"/>
    <w:rsid w:val="003E5BC2"/>
    <w:rsid w:val="003E5DA3"/>
    <w:rsid w:val="003E65F9"/>
    <w:rsid w:val="003E675E"/>
    <w:rsid w:val="003E686B"/>
    <w:rsid w:val="003E71E7"/>
    <w:rsid w:val="003E7DA3"/>
    <w:rsid w:val="003E7FCA"/>
    <w:rsid w:val="003E7FCC"/>
    <w:rsid w:val="003E7FF3"/>
    <w:rsid w:val="003F03AC"/>
    <w:rsid w:val="003F0440"/>
    <w:rsid w:val="003F0A49"/>
    <w:rsid w:val="003F122B"/>
    <w:rsid w:val="003F148D"/>
    <w:rsid w:val="003F160C"/>
    <w:rsid w:val="003F1677"/>
    <w:rsid w:val="003F27C9"/>
    <w:rsid w:val="003F281C"/>
    <w:rsid w:val="003F3360"/>
    <w:rsid w:val="003F35D9"/>
    <w:rsid w:val="003F38D6"/>
    <w:rsid w:val="003F3FD7"/>
    <w:rsid w:val="003F48A9"/>
    <w:rsid w:val="003F4C5E"/>
    <w:rsid w:val="003F544F"/>
    <w:rsid w:val="003F5500"/>
    <w:rsid w:val="003F5ADA"/>
    <w:rsid w:val="003F5EB0"/>
    <w:rsid w:val="003F61DF"/>
    <w:rsid w:val="003F6371"/>
    <w:rsid w:val="003F6428"/>
    <w:rsid w:val="003F6717"/>
    <w:rsid w:val="003F6E4A"/>
    <w:rsid w:val="003F7A06"/>
    <w:rsid w:val="00400253"/>
    <w:rsid w:val="00400629"/>
    <w:rsid w:val="00400F38"/>
    <w:rsid w:val="004010A3"/>
    <w:rsid w:val="00401689"/>
    <w:rsid w:val="00401956"/>
    <w:rsid w:val="004019CB"/>
    <w:rsid w:val="00401AE5"/>
    <w:rsid w:val="00401DCA"/>
    <w:rsid w:val="00402A02"/>
    <w:rsid w:val="00402B04"/>
    <w:rsid w:val="00402DC2"/>
    <w:rsid w:val="00403055"/>
    <w:rsid w:val="00403337"/>
    <w:rsid w:val="00403749"/>
    <w:rsid w:val="00403A67"/>
    <w:rsid w:val="00404242"/>
    <w:rsid w:val="00404508"/>
    <w:rsid w:val="00404611"/>
    <w:rsid w:val="004046D7"/>
    <w:rsid w:val="0040547B"/>
    <w:rsid w:val="00405583"/>
    <w:rsid w:val="004057D5"/>
    <w:rsid w:val="00405858"/>
    <w:rsid w:val="00405B85"/>
    <w:rsid w:val="00405CD3"/>
    <w:rsid w:val="004060E9"/>
    <w:rsid w:val="0040641F"/>
    <w:rsid w:val="004068EB"/>
    <w:rsid w:val="00406EA5"/>
    <w:rsid w:val="00407069"/>
    <w:rsid w:val="004070F1"/>
    <w:rsid w:val="00407BC7"/>
    <w:rsid w:val="00410088"/>
    <w:rsid w:val="00410631"/>
    <w:rsid w:val="00411186"/>
    <w:rsid w:val="0041163C"/>
    <w:rsid w:val="0041176E"/>
    <w:rsid w:val="004118F1"/>
    <w:rsid w:val="00412373"/>
    <w:rsid w:val="0041237A"/>
    <w:rsid w:val="00412D34"/>
    <w:rsid w:val="00412F2E"/>
    <w:rsid w:val="004135EA"/>
    <w:rsid w:val="004143EA"/>
    <w:rsid w:val="00414716"/>
    <w:rsid w:val="00414BB0"/>
    <w:rsid w:val="00414C74"/>
    <w:rsid w:val="00414E3F"/>
    <w:rsid w:val="004162EC"/>
    <w:rsid w:val="004167E0"/>
    <w:rsid w:val="00416820"/>
    <w:rsid w:val="00416881"/>
    <w:rsid w:val="00416E69"/>
    <w:rsid w:val="004172DA"/>
    <w:rsid w:val="0041779A"/>
    <w:rsid w:val="00420733"/>
    <w:rsid w:val="00421200"/>
    <w:rsid w:val="00421735"/>
    <w:rsid w:val="0042189A"/>
    <w:rsid w:val="00421A8E"/>
    <w:rsid w:val="00421E9C"/>
    <w:rsid w:val="004221AC"/>
    <w:rsid w:val="00422217"/>
    <w:rsid w:val="00422322"/>
    <w:rsid w:val="004229F9"/>
    <w:rsid w:val="0042434F"/>
    <w:rsid w:val="0042621B"/>
    <w:rsid w:val="0042660A"/>
    <w:rsid w:val="00426DC7"/>
    <w:rsid w:val="00426E15"/>
    <w:rsid w:val="004270CF"/>
    <w:rsid w:val="00427196"/>
    <w:rsid w:val="00427227"/>
    <w:rsid w:val="00427451"/>
    <w:rsid w:val="00427B0B"/>
    <w:rsid w:val="00427C56"/>
    <w:rsid w:val="00427F76"/>
    <w:rsid w:val="00432123"/>
    <w:rsid w:val="004327A7"/>
    <w:rsid w:val="00432982"/>
    <w:rsid w:val="00432D33"/>
    <w:rsid w:val="00432F6E"/>
    <w:rsid w:val="0043317E"/>
    <w:rsid w:val="004333C6"/>
    <w:rsid w:val="00433796"/>
    <w:rsid w:val="00433DFE"/>
    <w:rsid w:val="0043414F"/>
    <w:rsid w:val="0043427E"/>
    <w:rsid w:val="0043463E"/>
    <w:rsid w:val="00434ADE"/>
    <w:rsid w:val="00434F9B"/>
    <w:rsid w:val="0043516D"/>
    <w:rsid w:val="0043538E"/>
    <w:rsid w:val="00435411"/>
    <w:rsid w:val="0043594B"/>
    <w:rsid w:val="00435D9E"/>
    <w:rsid w:val="004364E8"/>
    <w:rsid w:val="0043669A"/>
    <w:rsid w:val="0043673A"/>
    <w:rsid w:val="00436757"/>
    <w:rsid w:val="004368B4"/>
    <w:rsid w:val="00436FF2"/>
    <w:rsid w:val="004370EC"/>
    <w:rsid w:val="00437978"/>
    <w:rsid w:val="00437BC5"/>
    <w:rsid w:val="0044088E"/>
    <w:rsid w:val="00440CA7"/>
    <w:rsid w:val="00440D35"/>
    <w:rsid w:val="00440F2E"/>
    <w:rsid w:val="00441765"/>
    <w:rsid w:val="00441781"/>
    <w:rsid w:val="00441920"/>
    <w:rsid w:val="00442063"/>
    <w:rsid w:val="0044209E"/>
    <w:rsid w:val="00442885"/>
    <w:rsid w:val="004428D2"/>
    <w:rsid w:val="004428FB"/>
    <w:rsid w:val="00443422"/>
    <w:rsid w:val="004437BB"/>
    <w:rsid w:val="00443E57"/>
    <w:rsid w:val="00444C31"/>
    <w:rsid w:val="004453BB"/>
    <w:rsid w:val="004454DA"/>
    <w:rsid w:val="004457B2"/>
    <w:rsid w:val="004468F6"/>
    <w:rsid w:val="00446A34"/>
    <w:rsid w:val="00446C95"/>
    <w:rsid w:val="004471FA"/>
    <w:rsid w:val="00447377"/>
    <w:rsid w:val="004504AD"/>
    <w:rsid w:val="00450893"/>
    <w:rsid w:val="00450954"/>
    <w:rsid w:val="00450C86"/>
    <w:rsid w:val="004515BD"/>
    <w:rsid w:val="004524B7"/>
    <w:rsid w:val="00452D3C"/>
    <w:rsid w:val="004539E1"/>
    <w:rsid w:val="00453B46"/>
    <w:rsid w:val="004549CA"/>
    <w:rsid w:val="00454B43"/>
    <w:rsid w:val="00454FF9"/>
    <w:rsid w:val="0045542B"/>
    <w:rsid w:val="0045585B"/>
    <w:rsid w:val="0045605C"/>
    <w:rsid w:val="00456250"/>
    <w:rsid w:val="00456448"/>
    <w:rsid w:val="00456697"/>
    <w:rsid w:val="00457467"/>
    <w:rsid w:val="00460023"/>
    <w:rsid w:val="004600E7"/>
    <w:rsid w:val="004609D1"/>
    <w:rsid w:val="00460B5D"/>
    <w:rsid w:val="00460BA6"/>
    <w:rsid w:val="00461A9C"/>
    <w:rsid w:val="00462210"/>
    <w:rsid w:val="004622F5"/>
    <w:rsid w:val="00462339"/>
    <w:rsid w:val="004624EC"/>
    <w:rsid w:val="0046256D"/>
    <w:rsid w:val="00462BBD"/>
    <w:rsid w:val="00462D83"/>
    <w:rsid w:val="004633F6"/>
    <w:rsid w:val="00463F53"/>
    <w:rsid w:val="004645CE"/>
    <w:rsid w:val="00464829"/>
    <w:rsid w:val="0046505A"/>
    <w:rsid w:val="004655FA"/>
    <w:rsid w:val="004658FB"/>
    <w:rsid w:val="00465B3F"/>
    <w:rsid w:val="00465D6F"/>
    <w:rsid w:val="0046682D"/>
    <w:rsid w:val="004669CD"/>
    <w:rsid w:val="00466BB5"/>
    <w:rsid w:val="00466BC4"/>
    <w:rsid w:val="00467210"/>
    <w:rsid w:val="004703B0"/>
    <w:rsid w:val="00470783"/>
    <w:rsid w:val="00470D86"/>
    <w:rsid w:val="00471140"/>
    <w:rsid w:val="004712F7"/>
    <w:rsid w:val="00471375"/>
    <w:rsid w:val="00471C6F"/>
    <w:rsid w:val="00471DAE"/>
    <w:rsid w:val="00472006"/>
    <w:rsid w:val="0047232E"/>
    <w:rsid w:val="00472A54"/>
    <w:rsid w:val="0047304C"/>
    <w:rsid w:val="004732D3"/>
    <w:rsid w:val="00473A87"/>
    <w:rsid w:val="004741A3"/>
    <w:rsid w:val="004741C3"/>
    <w:rsid w:val="00474289"/>
    <w:rsid w:val="0047461D"/>
    <w:rsid w:val="00474861"/>
    <w:rsid w:val="004748A5"/>
    <w:rsid w:val="004748D0"/>
    <w:rsid w:val="00474FE9"/>
    <w:rsid w:val="004756F5"/>
    <w:rsid w:val="004757E4"/>
    <w:rsid w:val="004759EC"/>
    <w:rsid w:val="00476413"/>
    <w:rsid w:val="00476935"/>
    <w:rsid w:val="00477105"/>
    <w:rsid w:val="00477989"/>
    <w:rsid w:val="00477C0C"/>
    <w:rsid w:val="0048033B"/>
    <w:rsid w:val="004804AF"/>
    <w:rsid w:val="00480A92"/>
    <w:rsid w:val="004810E9"/>
    <w:rsid w:val="00481794"/>
    <w:rsid w:val="00481B39"/>
    <w:rsid w:val="00481BCD"/>
    <w:rsid w:val="00481E80"/>
    <w:rsid w:val="00483082"/>
    <w:rsid w:val="004835CA"/>
    <w:rsid w:val="0048361F"/>
    <w:rsid w:val="00483965"/>
    <w:rsid w:val="00483F35"/>
    <w:rsid w:val="00483F92"/>
    <w:rsid w:val="00484292"/>
    <w:rsid w:val="004842AF"/>
    <w:rsid w:val="00484356"/>
    <w:rsid w:val="0048435C"/>
    <w:rsid w:val="00484569"/>
    <w:rsid w:val="00484A37"/>
    <w:rsid w:val="00484AAF"/>
    <w:rsid w:val="00485012"/>
    <w:rsid w:val="004854B0"/>
    <w:rsid w:val="00485561"/>
    <w:rsid w:val="004855C0"/>
    <w:rsid w:val="00486325"/>
    <w:rsid w:val="004863A1"/>
    <w:rsid w:val="0048690A"/>
    <w:rsid w:val="00487010"/>
    <w:rsid w:val="004872B0"/>
    <w:rsid w:val="004873A0"/>
    <w:rsid w:val="004875FE"/>
    <w:rsid w:val="004877B8"/>
    <w:rsid w:val="00487A9A"/>
    <w:rsid w:val="00487B67"/>
    <w:rsid w:val="00487F77"/>
    <w:rsid w:val="004901E9"/>
    <w:rsid w:val="004902C2"/>
    <w:rsid w:val="00490EA1"/>
    <w:rsid w:val="004910AB"/>
    <w:rsid w:val="00491448"/>
    <w:rsid w:val="00491449"/>
    <w:rsid w:val="004916A5"/>
    <w:rsid w:val="00491BE1"/>
    <w:rsid w:val="00491F35"/>
    <w:rsid w:val="004921DF"/>
    <w:rsid w:val="0049242F"/>
    <w:rsid w:val="00492588"/>
    <w:rsid w:val="00492644"/>
    <w:rsid w:val="00492B11"/>
    <w:rsid w:val="00492D3E"/>
    <w:rsid w:val="00492E7D"/>
    <w:rsid w:val="00492F12"/>
    <w:rsid w:val="00493756"/>
    <w:rsid w:val="00493BFE"/>
    <w:rsid w:val="0049405A"/>
    <w:rsid w:val="004948F1"/>
    <w:rsid w:val="00494C2E"/>
    <w:rsid w:val="00494CA6"/>
    <w:rsid w:val="0049508D"/>
    <w:rsid w:val="0049523B"/>
    <w:rsid w:val="00495715"/>
    <w:rsid w:val="00495723"/>
    <w:rsid w:val="004957A5"/>
    <w:rsid w:val="00495DDA"/>
    <w:rsid w:val="0049638A"/>
    <w:rsid w:val="00496774"/>
    <w:rsid w:val="00497126"/>
    <w:rsid w:val="00497CE8"/>
    <w:rsid w:val="00497FA1"/>
    <w:rsid w:val="004A0137"/>
    <w:rsid w:val="004A114A"/>
    <w:rsid w:val="004A1AF9"/>
    <w:rsid w:val="004A1BD4"/>
    <w:rsid w:val="004A218D"/>
    <w:rsid w:val="004A26B6"/>
    <w:rsid w:val="004A29DF"/>
    <w:rsid w:val="004A2EC5"/>
    <w:rsid w:val="004A3EB4"/>
    <w:rsid w:val="004A3EDB"/>
    <w:rsid w:val="004A42E5"/>
    <w:rsid w:val="004A594F"/>
    <w:rsid w:val="004A5F99"/>
    <w:rsid w:val="004A6857"/>
    <w:rsid w:val="004A7428"/>
    <w:rsid w:val="004A7673"/>
    <w:rsid w:val="004A7804"/>
    <w:rsid w:val="004A7BB7"/>
    <w:rsid w:val="004B0FA1"/>
    <w:rsid w:val="004B18E2"/>
    <w:rsid w:val="004B1C34"/>
    <w:rsid w:val="004B32B6"/>
    <w:rsid w:val="004B3390"/>
    <w:rsid w:val="004B33AA"/>
    <w:rsid w:val="004B42A9"/>
    <w:rsid w:val="004B446E"/>
    <w:rsid w:val="004B4496"/>
    <w:rsid w:val="004B44BF"/>
    <w:rsid w:val="004B48AB"/>
    <w:rsid w:val="004B491F"/>
    <w:rsid w:val="004B5687"/>
    <w:rsid w:val="004B578F"/>
    <w:rsid w:val="004B5C05"/>
    <w:rsid w:val="004B6665"/>
    <w:rsid w:val="004B6A14"/>
    <w:rsid w:val="004B6AE2"/>
    <w:rsid w:val="004B6BB9"/>
    <w:rsid w:val="004B7073"/>
    <w:rsid w:val="004B70E1"/>
    <w:rsid w:val="004B710B"/>
    <w:rsid w:val="004B7569"/>
    <w:rsid w:val="004B7C67"/>
    <w:rsid w:val="004B7D66"/>
    <w:rsid w:val="004B7D9F"/>
    <w:rsid w:val="004C00ED"/>
    <w:rsid w:val="004C0289"/>
    <w:rsid w:val="004C088E"/>
    <w:rsid w:val="004C09B6"/>
    <w:rsid w:val="004C12EF"/>
    <w:rsid w:val="004C13B7"/>
    <w:rsid w:val="004C15B3"/>
    <w:rsid w:val="004C1F43"/>
    <w:rsid w:val="004C262B"/>
    <w:rsid w:val="004C2766"/>
    <w:rsid w:val="004C2A4C"/>
    <w:rsid w:val="004C32D8"/>
    <w:rsid w:val="004C3970"/>
    <w:rsid w:val="004C3BB8"/>
    <w:rsid w:val="004C49D4"/>
    <w:rsid w:val="004C511A"/>
    <w:rsid w:val="004C5719"/>
    <w:rsid w:val="004C5F97"/>
    <w:rsid w:val="004C647D"/>
    <w:rsid w:val="004C6764"/>
    <w:rsid w:val="004C6A19"/>
    <w:rsid w:val="004C6A6D"/>
    <w:rsid w:val="004C6FE8"/>
    <w:rsid w:val="004C7202"/>
    <w:rsid w:val="004C7326"/>
    <w:rsid w:val="004C7694"/>
    <w:rsid w:val="004C7ABE"/>
    <w:rsid w:val="004C7CF2"/>
    <w:rsid w:val="004C7DB1"/>
    <w:rsid w:val="004C7DCA"/>
    <w:rsid w:val="004D045B"/>
    <w:rsid w:val="004D0791"/>
    <w:rsid w:val="004D0A87"/>
    <w:rsid w:val="004D0DC7"/>
    <w:rsid w:val="004D0E53"/>
    <w:rsid w:val="004D0E87"/>
    <w:rsid w:val="004D1416"/>
    <w:rsid w:val="004D15EF"/>
    <w:rsid w:val="004D1B65"/>
    <w:rsid w:val="004D1BF3"/>
    <w:rsid w:val="004D1C77"/>
    <w:rsid w:val="004D1D90"/>
    <w:rsid w:val="004D1F29"/>
    <w:rsid w:val="004D1FB0"/>
    <w:rsid w:val="004D21DF"/>
    <w:rsid w:val="004D2772"/>
    <w:rsid w:val="004D2C7B"/>
    <w:rsid w:val="004D2CE3"/>
    <w:rsid w:val="004D33A6"/>
    <w:rsid w:val="004D34E5"/>
    <w:rsid w:val="004D3595"/>
    <w:rsid w:val="004D3E5E"/>
    <w:rsid w:val="004D46CA"/>
    <w:rsid w:val="004D5007"/>
    <w:rsid w:val="004D608B"/>
    <w:rsid w:val="004D61CD"/>
    <w:rsid w:val="004D6649"/>
    <w:rsid w:val="004E05C4"/>
    <w:rsid w:val="004E05F0"/>
    <w:rsid w:val="004E0898"/>
    <w:rsid w:val="004E0FEE"/>
    <w:rsid w:val="004E1D42"/>
    <w:rsid w:val="004E2D42"/>
    <w:rsid w:val="004E3416"/>
    <w:rsid w:val="004E37B1"/>
    <w:rsid w:val="004E3F52"/>
    <w:rsid w:val="004E46FD"/>
    <w:rsid w:val="004E4F0C"/>
    <w:rsid w:val="004E519D"/>
    <w:rsid w:val="004E554B"/>
    <w:rsid w:val="004E5EE6"/>
    <w:rsid w:val="004E60EB"/>
    <w:rsid w:val="004E6BB3"/>
    <w:rsid w:val="004E731C"/>
    <w:rsid w:val="004E76B4"/>
    <w:rsid w:val="004E7B1F"/>
    <w:rsid w:val="004E7E03"/>
    <w:rsid w:val="004F04B3"/>
    <w:rsid w:val="004F05A9"/>
    <w:rsid w:val="004F0EAD"/>
    <w:rsid w:val="004F11F3"/>
    <w:rsid w:val="004F1CCA"/>
    <w:rsid w:val="004F2585"/>
    <w:rsid w:val="004F2625"/>
    <w:rsid w:val="004F2826"/>
    <w:rsid w:val="004F2BA0"/>
    <w:rsid w:val="004F3A1A"/>
    <w:rsid w:val="004F3A27"/>
    <w:rsid w:val="004F3B30"/>
    <w:rsid w:val="004F42CD"/>
    <w:rsid w:val="004F46CE"/>
    <w:rsid w:val="004F487B"/>
    <w:rsid w:val="004F4C88"/>
    <w:rsid w:val="004F5ABB"/>
    <w:rsid w:val="004F5DDF"/>
    <w:rsid w:val="004F62AE"/>
    <w:rsid w:val="004F6811"/>
    <w:rsid w:val="004F6A3C"/>
    <w:rsid w:val="004F6BC0"/>
    <w:rsid w:val="004F6F12"/>
    <w:rsid w:val="004F75DF"/>
    <w:rsid w:val="004F7B60"/>
    <w:rsid w:val="004F7D0B"/>
    <w:rsid w:val="005003BC"/>
    <w:rsid w:val="0050040C"/>
    <w:rsid w:val="00500448"/>
    <w:rsid w:val="005005A4"/>
    <w:rsid w:val="00500867"/>
    <w:rsid w:val="00500BF3"/>
    <w:rsid w:val="00501241"/>
    <w:rsid w:val="00501497"/>
    <w:rsid w:val="0050192C"/>
    <w:rsid w:val="00501934"/>
    <w:rsid w:val="00501D6A"/>
    <w:rsid w:val="0050227C"/>
    <w:rsid w:val="0050268E"/>
    <w:rsid w:val="005029D6"/>
    <w:rsid w:val="00502D74"/>
    <w:rsid w:val="0050313A"/>
    <w:rsid w:val="005036B7"/>
    <w:rsid w:val="0050597B"/>
    <w:rsid w:val="00505A7D"/>
    <w:rsid w:val="00505A90"/>
    <w:rsid w:val="00505AC0"/>
    <w:rsid w:val="00505AFB"/>
    <w:rsid w:val="00505C99"/>
    <w:rsid w:val="0050706B"/>
    <w:rsid w:val="0050716D"/>
    <w:rsid w:val="005102F5"/>
    <w:rsid w:val="00510482"/>
    <w:rsid w:val="00510CAC"/>
    <w:rsid w:val="00510F85"/>
    <w:rsid w:val="00511B9F"/>
    <w:rsid w:val="00511CD2"/>
    <w:rsid w:val="00511DD0"/>
    <w:rsid w:val="00511F3B"/>
    <w:rsid w:val="00511FB5"/>
    <w:rsid w:val="005122F9"/>
    <w:rsid w:val="005126B0"/>
    <w:rsid w:val="00512BDB"/>
    <w:rsid w:val="0051322A"/>
    <w:rsid w:val="0051374D"/>
    <w:rsid w:val="00513DC9"/>
    <w:rsid w:val="00513F66"/>
    <w:rsid w:val="005155AC"/>
    <w:rsid w:val="005160D4"/>
    <w:rsid w:val="00516159"/>
    <w:rsid w:val="005167D3"/>
    <w:rsid w:val="005171A9"/>
    <w:rsid w:val="005202E1"/>
    <w:rsid w:val="00520355"/>
    <w:rsid w:val="00520529"/>
    <w:rsid w:val="005215B9"/>
    <w:rsid w:val="00521671"/>
    <w:rsid w:val="0052182C"/>
    <w:rsid w:val="00521BE7"/>
    <w:rsid w:val="005220BD"/>
    <w:rsid w:val="0052251D"/>
    <w:rsid w:val="00522A5F"/>
    <w:rsid w:val="00522CFC"/>
    <w:rsid w:val="005232D4"/>
    <w:rsid w:val="005237F0"/>
    <w:rsid w:val="0052396A"/>
    <w:rsid w:val="00523B52"/>
    <w:rsid w:val="00524340"/>
    <w:rsid w:val="005246B6"/>
    <w:rsid w:val="00524A27"/>
    <w:rsid w:val="00524B49"/>
    <w:rsid w:val="005250D6"/>
    <w:rsid w:val="005252C3"/>
    <w:rsid w:val="0052575C"/>
    <w:rsid w:val="00525A2E"/>
    <w:rsid w:val="00525C5A"/>
    <w:rsid w:val="0052639D"/>
    <w:rsid w:val="00526940"/>
    <w:rsid w:val="0052697E"/>
    <w:rsid w:val="00526B7B"/>
    <w:rsid w:val="00526C1E"/>
    <w:rsid w:val="00526FF4"/>
    <w:rsid w:val="005270BE"/>
    <w:rsid w:val="00527811"/>
    <w:rsid w:val="0052781B"/>
    <w:rsid w:val="00527AB2"/>
    <w:rsid w:val="00527ABA"/>
    <w:rsid w:val="00527CAA"/>
    <w:rsid w:val="005307FD"/>
    <w:rsid w:val="00531BA5"/>
    <w:rsid w:val="00531EB1"/>
    <w:rsid w:val="00532404"/>
    <w:rsid w:val="0053283F"/>
    <w:rsid w:val="00532970"/>
    <w:rsid w:val="005329CA"/>
    <w:rsid w:val="00532F46"/>
    <w:rsid w:val="00533E0C"/>
    <w:rsid w:val="0053402D"/>
    <w:rsid w:val="0053436D"/>
    <w:rsid w:val="00534566"/>
    <w:rsid w:val="00534C06"/>
    <w:rsid w:val="00535529"/>
    <w:rsid w:val="00536549"/>
    <w:rsid w:val="00536DAC"/>
    <w:rsid w:val="00536F28"/>
    <w:rsid w:val="00537315"/>
    <w:rsid w:val="00537587"/>
    <w:rsid w:val="005376F4"/>
    <w:rsid w:val="00537EF0"/>
    <w:rsid w:val="0054059B"/>
    <w:rsid w:val="005405BA"/>
    <w:rsid w:val="005410BE"/>
    <w:rsid w:val="00541CFC"/>
    <w:rsid w:val="00542451"/>
    <w:rsid w:val="00542B95"/>
    <w:rsid w:val="00542C09"/>
    <w:rsid w:val="00542DB6"/>
    <w:rsid w:val="00542E23"/>
    <w:rsid w:val="00542F3E"/>
    <w:rsid w:val="00542FDA"/>
    <w:rsid w:val="005430B6"/>
    <w:rsid w:val="005431B7"/>
    <w:rsid w:val="00543419"/>
    <w:rsid w:val="00543533"/>
    <w:rsid w:val="005438F0"/>
    <w:rsid w:val="00544024"/>
    <w:rsid w:val="00544564"/>
    <w:rsid w:val="00544891"/>
    <w:rsid w:val="005454FF"/>
    <w:rsid w:val="0054560D"/>
    <w:rsid w:val="00545D55"/>
    <w:rsid w:val="00545D6C"/>
    <w:rsid w:val="00545E37"/>
    <w:rsid w:val="00545E58"/>
    <w:rsid w:val="00545F48"/>
    <w:rsid w:val="00547893"/>
    <w:rsid w:val="00550049"/>
    <w:rsid w:val="00551E38"/>
    <w:rsid w:val="00551E7C"/>
    <w:rsid w:val="005529FB"/>
    <w:rsid w:val="00552AE8"/>
    <w:rsid w:val="00552C57"/>
    <w:rsid w:val="00552DD1"/>
    <w:rsid w:val="00553A72"/>
    <w:rsid w:val="00553ABA"/>
    <w:rsid w:val="00553AEA"/>
    <w:rsid w:val="0055496B"/>
    <w:rsid w:val="00554ECF"/>
    <w:rsid w:val="00554F93"/>
    <w:rsid w:val="00554FF1"/>
    <w:rsid w:val="005554C3"/>
    <w:rsid w:val="00555F00"/>
    <w:rsid w:val="005562E7"/>
    <w:rsid w:val="005565F4"/>
    <w:rsid w:val="005578DE"/>
    <w:rsid w:val="005578F3"/>
    <w:rsid w:val="0055793C"/>
    <w:rsid w:val="00557BCB"/>
    <w:rsid w:val="00557C4D"/>
    <w:rsid w:val="00557FB3"/>
    <w:rsid w:val="00560A8D"/>
    <w:rsid w:val="005611B3"/>
    <w:rsid w:val="005612D6"/>
    <w:rsid w:val="00561A19"/>
    <w:rsid w:val="005623F7"/>
    <w:rsid w:val="00562ADB"/>
    <w:rsid w:val="00562FB9"/>
    <w:rsid w:val="005638B7"/>
    <w:rsid w:val="00563926"/>
    <w:rsid w:val="00563B9F"/>
    <w:rsid w:val="00563D5B"/>
    <w:rsid w:val="00563F8D"/>
    <w:rsid w:val="005647A0"/>
    <w:rsid w:val="005647C3"/>
    <w:rsid w:val="00564B54"/>
    <w:rsid w:val="00564E7F"/>
    <w:rsid w:val="005658BB"/>
    <w:rsid w:val="0056599E"/>
    <w:rsid w:val="005659B9"/>
    <w:rsid w:val="00565A43"/>
    <w:rsid w:val="00565DD2"/>
    <w:rsid w:val="005663DC"/>
    <w:rsid w:val="005667E4"/>
    <w:rsid w:val="00566C48"/>
    <w:rsid w:val="00566CA9"/>
    <w:rsid w:val="00566FC9"/>
    <w:rsid w:val="005672B3"/>
    <w:rsid w:val="00567406"/>
    <w:rsid w:val="00567A2F"/>
    <w:rsid w:val="00567D70"/>
    <w:rsid w:val="00570209"/>
    <w:rsid w:val="005704C1"/>
    <w:rsid w:val="005707AE"/>
    <w:rsid w:val="00570C59"/>
    <w:rsid w:val="005717A4"/>
    <w:rsid w:val="00571904"/>
    <w:rsid w:val="005719DA"/>
    <w:rsid w:val="00571BD5"/>
    <w:rsid w:val="00571D2E"/>
    <w:rsid w:val="00572523"/>
    <w:rsid w:val="00572FA4"/>
    <w:rsid w:val="0057330D"/>
    <w:rsid w:val="00573580"/>
    <w:rsid w:val="0057391A"/>
    <w:rsid w:val="005742F4"/>
    <w:rsid w:val="00574435"/>
    <w:rsid w:val="00574883"/>
    <w:rsid w:val="00575D31"/>
    <w:rsid w:val="005761F0"/>
    <w:rsid w:val="0057632C"/>
    <w:rsid w:val="005766E4"/>
    <w:rsid w:val="0057697A"/>
    <w:rsid w:val="00576C92"/>
    <w:rsid w:val="00576DBA"/>
    <w:rsid w:val="00577C8B"/>
    <w:rsid w:val="00577CBB"/>
    <w:rsid w:val="005801DF"/>
    <w:rsid w:val="00580F40"/>
    <w:rsid w:val="005810FE"/>
    <w:rsid w:val="00581631"/>
    <w:rsid w:val="00581CC3"/>
    <w:rsid w:val="005820D0"/>
    <w:rsid w:val="005829BD"/>
    <w:rsid w:val="00582E20"/>
    <w:rsid w:val="00583131"/>
    <w:rsid w:val="00583359"/>
    <w:rsid w:val="0058388E"/>
    <w:rsid w:val="00583EF1"/>
    <w:rsid w:val="005853AE"/>
    <w:rsid w:val="00585703"/>
    <w:rsid w:val="0058581A"/>
    <w:rsid w:val="00585ACF"/>
    <w:rsid w:val="00585C00"/>
    <w:rsid w:val="00585F20"/>
    <w:rsid w:val="00585F4F"/>
    <w:rsid w:val="00585F8D"/>
    <w:rsid w:val="00586038"/>
    <w:rsid w:val="005860B4"/>
    <w:rsid w:val="005866F4"/>
    <w:rsid w:val="00586746"/>
    <w:rsid w:val="00586856"/>
    <w:rsid w:val="00586DFE"/>
    <w:rsid w:val="0058751E"/>
    <w:rsid w:val="00587CCA"/>
    <w:rsid w:val="00587D94"/>
    <w:rsid w:val="00590BE9"/>
    <w:rsid w:val="00590D9A"/>
    <w:rsid w:val="00591380"/>
    <w:rsid w:val="00591735"/>
    <w:rsid w:val="00591E08"/>
    <w:rsid w:val="005933EF"/>
    <w:rsid w:val="005934D4"/>
    <w:rsid w:val="00594544"/>
    <w:rsid w:val="00594624"/>
    <w:rsid w:val="00594684"/>
    <w:rsid w:val="00594BCD"/>
    <w:rsid w:val="00594D4F"/>
    <w:rsid w:val="00595335"/>
    <w:rsid w:val="00595788"/>
    <w:rsid w:val="00595D06"/>
    <w:rsid w:val="005961DD"/>
    <w:rsid w:val="00596F4F"/>
    <w:rsid w:val="00597019"/>
    <w:rsid w:val="00597272"/>
    <w:rsid w:val="005974DF"/>
    <w:rsid w:val="00597ED3"/>
    <w:rsid w:val="005A0AD3"/>
    <w:rsid w:val="005A1538"/>
    <w:rsid w:val="005A1703"/>
    <w:rsid w:val="005A177A"/>
    <w:rsid w:val="005A17A1"/>
    <w:rsid w:val="005A1861"/>
    <w:rsid w:val="005A2446"/>
    <w:rsid w:val="005A266B"/>
    <w:rsid w:val="005A294B"/>
    <w:rsid w:val="005A2A1D"/>
    <w:rsid w:val="005A2AEF"/>
    <w:rsid w:val="005A2B60"/>
    <w:rsid w:val="005A2F5A"/>
    <w:rsid w:val="005A30B6"/>
    <w:rsid w:val="005A320D"/>
    <w:rsid w:val="005A3762"/>
    <w:rsid w:val="005A3D27"/>
    <w:rsid w:val="005A3E4D"/>
    <w:rsid w:val="005A419A"/>
    <w:rsid w:val="005A4294"/>
    <w:rsid w:val="005A467A"/>
    <w:rsid w:val="005A554B"/>
    <w:rsid w:val="005A56EF"/>
    <w:rsid w:val="005A5742"/>
    <w:rsid w:val="005A5BE3"/>
    <w:rsid w:val="005A5C93"/>
    <w:rsid w:val="005A63DB"/>
    <w:rsid w:val="005A6992"/>
    <w:rsid w:val="005A6AEF"/>
    <w:rsid w:val="005A6D00"/>
    <w:rsid w:val="005A6EF6"/>
    <w:rsid w:val="005A7529"/>
    <w:rsid w:val="005A7DDA"/>
    <w:rsid w:val="005B00C5"/>
    <w:rsid w:val="005B01D0"/>
    <w:rsid w:val="005B06F4"/>
    <w:rsid w:val="005B0C2C"/>
    <w:rsid w:val="005B0E38"/>
    <w:rsid w:val="005B0FE4"/>
    <w:rsid w:val="005B14B2"/>
    <w:rsid w:val="005B18C7"/>
    <w:rsid w:val="005B1B62"/>
    <w:rsid w:val="005B1D60"/>
    <w:rsid w:val="005B1FBF"/>
    <w:rsid w:val="005B2FBF"/>
    <w:rsid w:val="005B3B6F"/>
    <w:rsid w:val="005B45DC"/>
    <w:rsid w:val="005B47F8"/>
    <w:rsid w:val="005B4C74"/>
    <w:rsid w:val="005B4FAA"/>
    <w:rsid w:val="005B67F2"/>
    <w:rsid w:val="005B6D41"/>
    <w:rsid w:val="005B73D0"/>
    <w:rsid w:val="005B76B7"/>
    <w:rsid w:val="005B76D1"/>
    <w:rsid w:val="005B7933"/>
    <w:rsid w:val="005C02BE"/>
    <w:rsid w:val="005C166D"/>
    <w:rsid w:val="005C19DF"/>
    <w:rsid w:val="005C1E84"/>
    <w:rsid w:val="005C22CC"/>
    <w:rsid w:val="005C26A9"/>
    <w:rsid w:val="005C3132"/>
    <w:rsid w:val="005C41B6"/>
    <w:rsid w:val="005C46C8"/>
    <w:rsid w:val="005C57D7"/>
    <w:rsid w:val="005C5818"/>
    <w:rsid w:val="005C591C"/>
    <w:rsid w:val="005C685E"/>
    <w:rsid w:val="005C6A44"/>
    <w:rsid w:val="005C6A52"/>
    <w:rsid w:val="005C749C"/>
    <w:rsid w:val="005C7662"/>
    <w:rsid w:val="005D03B0"/>
    <w:rsid w:val="005D04AA"/>
    <w:rsid w:val="005D0C5C"/>
    <w:rsid w:val="005D0EAF"/>
    <w:rsid w:val="005D0F72"/>
    <w:rsid w:val="005D112D"/>
    <w:rsid w:val="005D1153"/>
    <w:rsid w:val="005D1721"/>
    <w:rsid w:val="005D1B0D"/>
    <w:rsid w:val="005D22C9"/>
    <w:rsid w:val="005D357C"/>
    <w:rsid w:val="005D4372"/>
    <w:rsid w:val="005D4B29"/>
    <w:rsid w:val="005D4D0A"/>
    <w:rsid w:val="005D53F9"/>
    <w:rsid w:val="005D566F"/>
    <w:rsid w:val="005D59DA"/>
    <w:rsid w:val="005D627E"/>
    <w:rsid w:val="005D654D"/>
    <w:rsid w:val="005D6C29"/>
    <w:rsid w:val="005D6F25"/>
    <w:rsid w:val="005D6FE9"/>
    <w:rsid w:val="005D7DD0"/>
    <w:rsid w:val="005E02D0"/>
    <w:rsid w:val="005E0643"/>
    <w:rsid w:val="005E091B"/>
    <w:rsid w:val="005E1498"/>
    <w:rsid w:val="005E1B36"/>
    <w:rsid w:val="005E20F0"/>
    <w:rsid w:val="005E214C"/>
    <w:rsid w:val="005E2294"/>
    <w:rsid w:val="005E27D3"/>
    <w:rsid w:val="005E2C6D"/>
    <w:rsid w:val="005E2E27"/>
    <w:rsid w:val="005E2E62"/>
    <w:rsid w:val="005E30A3"/>
    <w:rsid w:val="005E3381"/>
    <w:rsid w:val="005E3460"/>
    <w:rsid w:val="005E43EA"/>
    <w:rsid w:val="005E441B"/>
    <w:rsid w:val="005E467F"/>
    <w:rsid w:val="005E4801"/>
    <w:rsid w:val="005E4A27"/>
    <w:rsid w:val="005E532A"/>
    <w:rsid w:val="005E53E0"/>
    <w:rsid w:val="005E53E6"/>
    <w:rsid w:val="005E541C"/>
    <w:rsid w:val="005E55D6"/>
    <w:rsid w:val="005E5C5E"/>
    <w:rsid w:val="005E5DB8"/>
    <w:rsid w:val="005E667D"/>
    <w:rsid w:val="005E7C88"/>
    <w:rsid w:val="005F01F3"/>
    <w:rsid w:val="005F0A88"/>
    <w:rsid w:val="005F1AFF"/>
    <w:rsid w:val="005F1F6F"/>
    <w:rsid w:val="005F2486"/>
    <w:rsid w:val="005F25C6"/>
    <w:rsid w:val="005F28C3"/>
    <w:rsid w:val="005F34F4"/>
    <w:rsid w:val="005F3606"/>
    <w:rsid w:val="005F441B"/>
    <w:rsid w:val="005F446A"/>
    <w:rsid w:val="005F4DAF"/>
    <w:rsid w:val="005F4ED6"/>
    <w:rsid w:val="005F504C"/>
    <w:rsid w:val="005F52B7"/>
    <w:rsid w:val="005F63D4"/>
    <w:rsid w:val="005F67BA"/>
    <w:rsid w:val="005F68FF"/>
    <w:rsid w:val="005F6DF5"/>
    <w:rsid w:val="005F70BE"/>
    <w:rsid w:val="005F7D57"/>
    <w:rsid w:val="00600222"/>
    <w:rsid w:val="0060073B"/>
    <w:rsid w:val="00600C2A"/>
    <w:rsid w:val="00600D3F"/>
    <w:rsid w:val="00600E8F"/>
    <w:rsid w:val="00600EFC"/>
    <w:rsid w:val="00601530"/>
    <w:rsid w:val="00601831"/>
    <w:rsid w:val="00601FFE"/>
    <w:rsid w:val="006022E8"/>
    <w:rsid w:val="0060239C"/>
    <w:rsid w:val="0060255E"/>
    <w:rsid w:val="00602840"/>
    <w:rsid w:val="0060284C"/>
    <w:rsid w:val="00602D2E"/>
    <w:rsid w:val="00602DA5"/>
    <w:rsid w:val="00602F75"/>
    <w:rsid w:val="0060350A"/>
    <w:rsid w:val="00603545"/>
    <w:rsid w:val="00603B50"/>
    <w:rsid w:val="00604430"/>
    <w:rsid w:val="00604507"/>
    <w:rsid w:val="00604DD4"/>
    <w:rsid w:val="006055D2"/>
    <w:rsid w:val="00605620"/>
    <w:rsid w:val="006059A5"/>
    <w:rsid w:val="00605CF5"/>
    <w:rsid w:val="00605E2C"/>
    <w:rsid w:val="0060660E"/>
    <w:rsid w:val="006079C1"/>
    <w:rsid w:val="00607A73"/>
    <w:rsid w:val="00610137"/>
    <w:rsid w:val="00610384"/>
    <w:rsid w:val="00610417"/>
    <w:rsid w:val="00610B0C"/>
    <w:rsid w:val="00610C95"/>
    <w:rsid w:val="0061116F"/>
    <w:rsid w:val="00611374"/>
    <w:rsid w:val="00611517"/>
    <w:rsid w:val="006117EC"/>
    <w:rsid w:val="00611B1E"/>
    <w:rsid w:val="00611C9E"/>
    <w:rsid w:val="0061246F"/>
    <w:rsid w:val="00612BC3"/>
    <w:rsid w:val="00612DCA"/>
    <w:rsid w:val="0061322C"/>
    <w:rsid w:val="0061388E"/>
    <w:rsid w:val="00613F32"/>
    <w:rsid w:val="00614908"/>
    <w:rsid w:val="0061596A"/>
    <w:rsid w:val="00615C81"/>
    <w:rsid w:val="006170B6"/>
    <w:rsid w:val="006170EA"/>
    <w:rsid w:val="00617ACA"/>
    <w:rsid w:val="00620A38"/>
    <w:rsid w:val="00620D79"/>
    <w:rsid w:val="006213B0"/>
    <w:rsid w:val="00621729"/>
    <w:rsid w:val="006221CD"/>
    <w:rsid w:val="006224F0"/>
    <w:rsid w:val="006227A5"/>
    <w:rsid w:val="00623C04"/>
    <w:rsid w:val="00623E71"/>
    <w:rsid w:val="00624469"/>
    <w:rsid w:val="00624564"/>
    <w:rsid w:val="00624672"/>
    <w:rsid w:val="00624CEB"/>
    <w:rsid w:val="00624DF8"/>
    <w:rsid w:val="00624E20"/>
    <w:rsid w:val="006255B1"/>
    <w:rsid w:val="00625822"/>
    <w:rsid w:val="0062585D"/>
    <w:rsid w:val="00626040"/>
    <w:rsid w:val="0062608D"/>
    <w:rsid w:val="00626892"/>
    <w:rsid w:val="00626950"/>
    <w:rsid w:val="00626BE1"/>
    <w:rsid w:val="00626C6C"/>
    <w:rsid w:val="006274A7"/>
    <w:rsid w:val="006275B4"/>
    <w:rsid w:val="0062798A"/>
    <w:rsid w:val="00627BA2"/>
    <w:rsid w:val="006304F4"/>
    <w:rsid w:val="00630931"/>
    <w:rsid w:val="00630A46"/>
    <w:rsid w:val="00630A79"/>
    <w:rsid w:val="00631122"/>
    <w:rsid w:val="00631F92"/>
    <w:rsid w:val="00632654"/>
    <w:rsid w:val="00632A84"/>
    <w:rsid w:val="00632DD8"/>
    <w:rsid w:val="00633050"/>
    <w:rsid w:val="00633407"/>
    <w:rsid w:val="0063383B"/>
    <w:rsid w:val="00633C1F"/>
    <w:rsid w:val="00633FC4"/>
    <w:rsid w:val="00633FD7"/>
    <w:rsid w:val="00634832"/>
    <w:rsid w:val="006348A6"/>
    <w:rsid w:val="00634A4B"/>
    <w:rsid w:val="00634BB8"/>
    <w:rsid w:val="00635400"/>
    <w:rsid w:val="00635B2C"/>
    <w:rsid w:val="0063630F"/>
    <w:rsid w:val="00636541"/>
    <w:rsid w:val="00636B60"/>
    <w:rsid w:val="00636F0B"/>
    <w:rsid w:val="0063714B"/>
    <w:rsid w:val="00637670"/>
    <w:rsid w:val="0063785A"/>
    <w:rsid w:val="00637B88"/>
    <w:rsid w:val="00637B98"/>
    <w:rsid w:val="00637C25"/>
    <w:rsid w:val="006405C8"/>
    <w:rsid w:val="00640DCE"/>
    <w:rsid w:val="006413BC"/>
    <w:rsid w:val="00641442"/>
    <w:rsid w:val="00641A49"/>
    <w:rsid w:val="00641C5A"/>
    <w:rsid w:val="00642C1B"/>
    <w:rsid w:val="0064340F"/>
    <w:rsid w:val="006445C3"/>
    <w:rsid w:val="00645892"/>
    <w:rsid w:val="00646473"/>
    <w:rsid w:val="00646CA6"/>
    <w:rsid w:val="00646DCD"/>
    <w:rsid w:val="00646E85"/>
    <w:rsid w:val="0064726B"/>
    <w:rsid w:val="00647991"/>
    <w:rsid w:val="00647D7A"/>
    <w:rsid w:val="00647EB1"/>
    <w:rsid w:val="006504E1"/>
    <w:rsid w:val="006505A2"/>
    <w:rsid w:val="006508B9"/>
    <w:rsid w:val="006508EA"/>
    <w:rsid w:val="00651574"/>
    <w:rsid w:val="00651A2F"/>
    <w:rsid w:val="00651AC3"/>
    <w:rsid w:val="0065217F"/>
    <w:rsid w:val="0065306F"/>
    <w:rsid w:val="00653ABD"/>
    <w:rsid w:val="00653B4C"/>
    <w:rsid w:val="00653D2C"/>
    <w:rsid w:val="0065421B"/>
    <w:rsid w:val="006543A1"/>
    <w:rsid w:val="00654FC3"/>
    <w:rsid w:val="00654FFC"/>
    <w:rsid w:val="00655D49"/>
    <w:rsid w:val="0065606E"/>
    <w:rsid w:val="00656203"/>
    <w:rsid w:val="00656515"/>
    <w:rsid w:val="00656B51"/>
    <w:rsid w:val="00656D58"/>
    <w:rsid w:val="00657397"/>
    <w:rsid w:val="006573CE"/>
    <w:rsid w:val="006577F6"/>
    <w:rsid w:val="00657B0F"/>
    <w:rsid w:val="00657CEC"/>
    <w:rsid w:val="00657E50"/>
    <w:rsid w:val="006604B1"/>
    <w:rsid w:val="00660CE4"/>
    <w:rsid w:val="00660FC6"/>
    <w:rsid w:val="006611DC"/>
    <w:rsid w:val="006620DA"/>
    <w:rsid w:val="006624E2"/>
    <w:rsid w:val="006626BF"/>
    <w:rsid w:val="0066291A"/>
    <w:rsid w:val="00662A79"/>
    <w:rsid w:val="006638E1"/>
    <w:rsid w:val="006642DE"/>
    <w:rsid w:val="006646AF"/>
    <w:rsid w:val="00664AC4"/>
    <w:rsid w:val="00664D2F"/>
    <w:rsid w:val="00664DF8"/>
    <w:rsid w:val="00664FE1"/>
    <w:rsid w:val="0066546D"/>
    <w:rsid w:val="00665AAE"/>
    <w:rsid w:val="0066614A"/>
    <w:rsid w:val="00666733"/>
    <w:rsid w:val="00666A41"/>
    <w:rsid w:val="00666FEB"/>
    <w:rsid w:val="00667B2D"/>
    <w:rsid w:val="00667EE6"/>
    <w:rsid w:val="0067005B"/>
    <w:rsid w:val="0067027F"/>
    <w:rsid w:val="00670830"/>
    <w:rsid w:val="006708C5"/>
    <w:rsid w:val="00670C34"/>
    <w:rsid w:val="00670D2A"/>
    <w:rsid w:val="0067128E"/>
    <w:rsid w:val="006717C6"/>
    <w:rsid w:val="006727F3"/>
    <w:rsid w:val="00672995"/>
    <w:rsid w:val="006729C1"/>
    <w:rsid w:val="00672F23"/>
    <w:rsid w:val="006734B3"/>
    <w:rsid w:val="00673834"/>
    <w:rsid w:val="00673972"/>
    <w:rsid w:val="006739CD"/>
    <w:rsid w:val="00673DF6"/>
    <w:rsid w:val="00674107"/>
    <w:rsid w:val="006750BD"/>
    <w:rsid w:val="00675A33"/>
    <w:rsid w:val="00676086"/>
    <w:rsid w:val="00676674"/>
    <w:rsid w:val="00676947"/>
    <w:rsid w:val="0067701C"/>
    <w:rsid w:val="006770A8"/>
    <w:rsid w:val="006771F0"/>
    <w:rsid w:val="00677A69"/>
    <w:rsid w:val="006812DD"/>
    <w:rsid w:val="00682623"/>
    <w:rsid w:val="00682BDA"/>
    <w:rsid w:val="00682FA4"/>
    <w:rsid w:val="0068338C"/>
    <w:rsid w:val="0068364A"/>
    <w:rsid w:val="00684587"/>
    <w:rsid w:val="00684B07"/>
    <w:rsid w:val="00684FC3"/>
    <w:rsid w:val="006850D0"/>
    <w:rsid w:val="0068582B"/>
    <w:rsid w:val="0068595E"/>
    <w:rsid w:val="006863F3"/>
    <w:rsid w:val="0068647C"/>
    <w:rsid w:val="006866B0"/>
    <w:rsid w:val="0068685C"/>
    <w:rsid w:val="00686F73"/>
    <w:rsid w:val="006870AC"/>
    <w:rsid w:val="006900BD"/>
    <w:rsid w:val="00690EC8"/>
    <w:rsid w:val="00690EF4"/>
    <w:rsid w:val="006916D8"/>
    <w:rsid w:val="006919BD"/>
    <w:rsid w:val="00691D8A"/>
    <w:rsid w:val="00691DD0"/>
    <w:rsid w:val="00691F81"/>
    <w:rsid w:val="00692050"/>
    <w:rsid w:val="00692ABF"/>
    <w:rsid w:val="00692DB8"/>
    <w:rsid w:val="00693998"/>
    <w:rsid w:val="00693C46"/>
    <w:rsid w:val="00694059"/>
    <w:rsid w:val="0069434C"/>
    <w:rsid w:val="0069490B"/>
    <w:rsid w:val="006949DF"/>
    <w:rsid w:val="00694A78"/>
    <w:rsid w:val="00694E53"/>
    <w:rsid w:val="006958D7"/>
    <w:rsid w:val="00696387"/>
    <w:rsid w:val="00696A9E"/>
    <w:rsid w:val="00696C64"/>
    <w:rsid w:val="00696E5D"/>
    <w:rsid w:val="006970BD"/>
    <w:rsid w:val="00697547"/>
    <w:rsid w:val="00697799"/>
    <w:rsid w:val="006978A7"/>
    <w:rsid w:val="006A032C"/>
    <w:rsid w:val="006A07AB"/>
    <w:rsid w:val="006A07C4"/>
    <w:rsid w:val="006A08AE"/>
    <w:rsid w:val="006A093D"/>
    <w:rsid w:val="006A0D8E"/>
    <w:rsid w:val="006A12E1"/>
    <w:rsid w:val="006A13E9"/>
    <w:rsid w:val="006A1ACF"/>
    <w:rsid w:val="006A270C"/>
    <w:rsid w:val="006A31B1"/>
    <w:rsid w:val="006A3670"/>
    <w:rsid w:val="006A3B0A"/>
    <w:rsid w:val="006A3E2B"/>
    <w:rsid w:val="006A42A5"/>
    <w:rsid w:val="006A42C2"/>
    <w:rsid w:val="006A4311"/>
    <w:rsid w:val="006A4AB8"/>
    <w:rsid w:val="006A4C34"/>
    <w:rsid w:val="006A4CFC"/>
    <w:rsid w:val="006A5D82"/>
    <w:rsid w:val="006A65F1"/>
    <w:rsid w:val="006A66F0"/>
    <w:rsid w:val="006A6733"/>
    <w:rsid w:val="006A698A"/>
    <w:rsid w:val="006A6BEE"/>
    <w:rsid w:val="006A7270"/>
    <w:rsid w:val="006A74B2"/>
    <w:rsid w:val="006A78ED"/>
    <w:rsid w:val="006A7956"/>
    <w:rsid w:val="006A7D7B"/>
    <w:rsid w:val="006B05F2"/>
    <w:rsid w:val="006B0D32"/>
    <w:rsid w:val="006B0D91"/>
    <w:rsid w:val="006B0D9C"/>
    <w:rsid w:val="006B0F10"/>
    <w:rsid w:val="006B127F"/>
    <w:rsid w:val="006B1280"/>
    <w:rsid w:val="006B170C"/>
    <w:rsid w:val="006B176C"/>
    <w:rsid w:val="006B1982"/>
    <w:rsid w:val="006B232C"/>
    <w:rsid w:val="006B27DC"/>
    <w:rsid w:val="006B2870"/>
    <w:rsid w:val="006B29B5"/>
    <w:rsid w:val="006B2CA3"/>
    <w:rsid w:val="006B32C2"/>
    <w:rsid w:val="006B3982"/>
    <w:rsid w:val="006B3B2C"/>
    <w:rsid w:val="006B46ED"/>
    <w:rsid w:val="006B4A38"/>
    <w:rsid w:val="006B4FE2"/>
    <w:rsid w:val="006B5158"/>
    <w:rsid w:val="006B54BA"/>
    <w:rsid w:val="006B5935"/>
    <w:rsid w:val="006B61AA"/>
    <w:rsid w:val="006B6988"/>
    <w:rsid w:val="006B6D35"/>
    <w:rsid w:val="006B74D8"/>
    <w:rsid w:val="006B7C7C"/>
    <w:rsid w:val="006C022A"/>
    <w:rsid w:val="006C039F"/>
    <w:rsid w:val="006C0915"/>
    <w:rsid w:val="006C0CD3"/>
    <w:rsid w:val="006C1C2F"/>
    <w:rsid w:val="006C2295"/>
    <w:rsid w:val="006C229E"/>
    <w:rsid w:val="006C263D"/>
    <w:rsid w:val="006C26BC"/>
    <w:rsid w:val="006C2789"/>
    <w:rsid w:val="006C2A0A"/>
    <w:rsid w:val="006C2CB0"/>
    <w:rsid w:val="006C325A"/>
    <w:rsid w:val="006C388F"/>
    <w:rsid w:val="006C44B9"/>
    <w:rsid w:val="006C450D"/>
    <w:rsid w:val="006C458C"/>
    <w:rsid w:val="006C4E5F"/>
    <w:rsid w:val="006C5621"/>
    <w:rsid w:val="006C5E86"/>
    <w:rsid w:val="006C6493"/>
    <w:rsid w:val="006C6664"/>
    <w:rsid w:val="006C674C"/>
    <w:rsid w:val="006C6AAD"/>
    <w:rsid w:val="006C701B"/>
    <w:rsid w:val="006C7344"/>
    <w:rsid w:val="006C7ADB"/>
    <w:rsid w:val="006D0B20"/>
    <w:rsid w:val="006D0F93"/>
    <w:rsid w:val="006D1B7B"/>
    <w:rsid w:val="006D28B1"/>
    <w:rsid w:val="006D2A5A"/>
    <w:rsid w:val="006D3EE2"/>
    <w:rsid w:val="006D41C4"/>
    <w:rsid w:val="006D438B"/>
    <w:rsid w:val="006D485A"/>
    <w:rsid w:val="006D4EBA"/>
    <w:rsid w:val="006D54EA"/>
    <w:rsid w:val="006D5A7C"/>
    <w:rsid w:val="006D5B84"/>
    <w:rsid w:val="006D5FFE"/>
    <w:rsid w:val="006D67E6"/>
    <w:rsid w:val="006D69E4"/>
    <w:rsid w:val="006D7013"/>
    <w:rsid w:val="006D75AF"/>
    <w:rsid w:val="006D7BCE"/>
    <w:rsid w:val="006D7F53"/>
    <w:rsid w:val="006E0118"/>
    <w:rsid w:val="006E0436"/>
    <w:rsid w:val="006E0E5D"/>
    <w:rsid w:val="006E0F94"/>
    <w:rsid w:val="006E1C4C"/>
    <w:rsid w:val="006E1E4E"/>
    <w:rsid w:val="006E1F97"/>
    <w:rsid w:val="006E26E6"/>
    <w:rsid w:val="006E2B71"/>
    <w:rsid w:val="006E3279"/>
    <w:rsid w:val="006E3294"/>
    <w:rsid w:val="006E3816"/>
    <w:rsid w:val="006E40C7"/>
    <w:rsid w:val="006E47D0"/>
    <w:rsid w:val="006E5230"/>
    <w:rsid w:val="006E5E62"/>
    <w:rsid w:val="006E67AC"/>
    <w:rsid w:val="006E6EB2"/>
    <w:rsid w:val="006E7057"/>
    <w:rsid w:val="006E71A7"/>
    <w:rsid w:val="006E72CE"/>
    <w:rsid w:val="006E77B9"/>
    <w:rsid w:val="006E77CA"/>
    <w:rsid w:val="006E7890"/>
    <w:rsid w:val="006F1399"/>
    <w:rsid w:val="006F2DFF"/>
    <w:rsid w:val="006F3F67"/>
    <w:rsid w:val="006F4144"/>
    <w:rsid w:val="006F4384"/>
    <w:rsid w:val="006F4765"/>
    <w:rsid w:val="006F4BD7"/>
    <w:rsid w:val="006F4C5C"/>
    <w:rsid w:val="006F52C2"/>
    <w:rsid w:val="006F5784"/>
    <w:rsid w:val="006F5CF9"/>
    <w:rsid w:val="006F61D1"/>
    <w:rsid w:val="006F61F8"/>
    <w:rsid w:val="006F652B"/>
    <w:rsid w:val="006F6C6B"/>
    <w:rsid w:val="006F6D64"/>
    <w:rsid w:val="006F71A4"/>
    <w:rsid w:val="006F7415"/>
    <w:rsid w:val="006F7743"/>
    <w:rsid w:val="006F783F"/>
    <w:rsid w:val="006F795C"/>
    <w:rsid w:val="00700546"/>
    <w:rsid w:val="00700C4C"/>
    <w:rsid w:val="0070116E"/>
    <w:rsid w:val="007011E4"/>
    <w:rsid w:val="00701765"/>
    <w:rsid w:val="007036BA"/>
    <w:rsid w:val="007037FB"/>
    <w:rsid w:val="00703930"/>
    <w:rsid w:val="007039A2"/>
    <w:rsid w:val="00703BC7"/>
    <w:rsid w:val="00703ECC"/>
    <w:rsid w:val="0070400F"/>
    <w:rsid w:val="00704147"/>
    <w:rsid w:val="007054BE"/>
    <w:rsid w:val="00705CEA"/>
    <w:rsid w:val="00705FAB"/>
    <w:rsid w:val="007067A6"/>
    <w:rsid w:val="00706881"/>
    <w:rsid w:val="00707484"/>
    <w:rsid w:val="007075B7"/>
    <w:rsid w:val="00707C2F"/>
    <w:rsid w:val="00707C3A"/>
    <w:rsid w:val="00707E39"/>
    <w:rsid w:val="00707E45"/>
    <w:rsid w:val="007100A6"/>
    <w:rsid w:val="00710601"/>
    <w:rsid w:val="00710987"/>
    <w:rsid w:val="00710A7A"/>
    <w:rsid w:val="0071135F"/>
    <w:rsid w:val="00711E5E"/>
    <w:rsid w:val="007120EB"/>
    <w:rsid w:val="007132F4"/>
    <w:rsid w:val="00714084"/>
    <w:rsid w:val="00714DDE"/>
    <w:rsid w:val="00715A43"/>
    <w:rsid w:val="00716639"/>
    <w:rsid w:val="00716E39"/>
    <w:rsid w:val="00717ADE"/>
    <w:rsid w:val="00717E36"/>
    <w:rsid w:val="00720497"/>
    <w:rsid w:val="00720FDA"/>
    <w:rsid w:val="00721249"/>
    <w:rsid w:val="00721309"/>
    <w:rsid w:val="00721740"/>
    <w:rsid w:val="007217A5"/>
    <w:rsid w:val="00721CE8"/>
    <w:rsid w:val="00721EBF"/>
    <w:rsid w:val="00722929"/>
    <w:rsid w:val="00723237"/>
    <w:rsid w:val="00723626"/>
    <w:rsid w:val="0072385B"/>
    <w:rsid w:val="00723B11"/>
    <w:rsid w:val="00723D14"/>
    <w:rsid w:val="00723E3A"/>
    <w:rsid w:val="007243AD"/>
    <w:rsid w:val="007244C8"/>
    <w:rsid w:val="00724C8B"/>
    <w:rsid w:val="00724F7E"/>
    <w:rsid w:val="007252BE"/>
    <w:rsid w:val="00725912"/>
    <w:rsid w:val="0072610C"/>
    <w:rsid w:val="0072635D"/>
    <w:rsid w:val="0072779C"/>
    <w:rsid w:val="00727A39"/>
    <w:rsid w:val="00727B61"/>
    <w:rsid w:val="007300F4"/>
    <w:rsid w:val="007303BA"/>
    <w:rsid w:val="00730800"/>
    <w:rsid w:val="00730B2B"/>
    <w:rsid w:val="00730F45"/>
    <w:rsid w:val="00731095"/>
    <w:rsid w:val="007316CB"/>
    <w:rsid w:val="00731DD9"/>
    <w:rsid w:val="00732705"/>
    <w:rsid w:val="00733A8F"/>
    <w:rsid w:val="00733B32"/>
    <w:rsid w:val="00733DC0"/>
    <w:rsid w:val="00734429"/>
    <w:rsid w:val="007349A8"/>
    <w:rsid w:val="00734F1C"/>
    <w:rsid w:val="00735089"/>
    <w:rsid w:val="007350F5"/>
    <w:rsid w:val="0073552D"/>
    <w:rsid w:val="007359F8"/>
    <w:rsid w:val="00736117"/>
    <w:rsid w:val="00736120"/>
    <w:rsid w:val="00736C65"/>
    <w:rsid w:val="00737439"/>
    <w:rsid w:val="0073748A"/>
    <w:rsid w:val="007375C5"/>
    <w:rsid w:val="00737A82"/>
    <w:rsid w:val="00737E20"/>
    <w:rsid w:val="00741B22"/>
    <w:rsid w:val="00741C4D"/>
    <w:rsid w:val="00741F7D"/>
    <w:rsid w:val="00742190"/>
    <w:rsid w:val="00742287"/>
    <w:rsid w:val="00742382"/>
    <w:rsid w:val="007425B4"/>
    <w:rsid w:val="00742A99"/>
    <w:rsid w:val="00742D7F"/>
    <w:rsid w:val="00742E00"/>
    <w:rsid w:val="00742E71"/>
    <w:rsid w:val="0074311E"/>
    <w:rsid w:val="00743426"/>
    <w:rsid w:val="00743F94"/>
    <w:rsid w:val="007442F2"/>
    <w:rsid w:val="00744A61"/>
    <w:rsid w:val="00744D85"/>
    <w:rsid w:val="00744F90"/>
    <w:rsid w:val="00745412"/>
    <w:rsid w:val="007454C3"/>
    <w:rsid w:val="007454E2"/>
    <w:rsid w:val="00745CEB"/>
    <w:rsid w:val="00746C39"/>
    <w:rsid w:val="00746F9D"/>
    <w:rsid w:val="00747358"/>
    <w:rsid w:val="007474C2"/>
    <w:rsid w:val="00750085"/>
    <w:rsid w:val="0075016A"/>
    <w:rsid w:val="0075029D"/>
    <w:rsid w:val="0075080A"/>
    <w:rsid w:val="00750E54"/>
    <w:rsid w:val="00751226"/>
    <w:rsid w:val="00751BBA"/>
    <w:rsid w:val="0075210D"/>
    <w:rsid w:val="007521A8"/>
    <w:rsid w:val="00752659"/>
    <w:rsid w:val="0075281D"/>
    <w:rsid w:val="00752BB9"/>
    <w:rsid w:val="00752C6C"/>
    <w:rsid w:val="00753364"/>
    <w:rsid w:val="007545FC"/>
    <w:rsid w:val="00754DC1"/>
    <w:rsid w:val="00755282"/>
    <w:rsid w:val="007555E8"/>
    <w:rsid w:val="007562F5"/>
    <w:rsid w:val="00756350"/>
    <w:rsid w:val="0075647C"/>
    <w:rsid w:val="00756974"/>
    <w:rsid w:val="00757438"/>
    <w:rsid w:val="007575B7"/>
    <w:rsid w:val="007600C3"/>
    <w:rsid w:val="00760485"/>
    <w:rsid w:val="007605A1"/>
    <w:rsid w:val="00760C33"/>
    <w:rsid w:val="00760D40"/>
    <w:rsid w:val="007612A6"/>
    <w:rsid w:val="0076170F"/>
    <w:rsid w:val="00761961"/>
    <w:rsid w:val="00761C22"/>
    <w:rsid w:val="00762065"/>
    <w:rsid w:val="007628E9"/>
    <w:rsid w:val="00762D68"/>
    <w:rsid w:val="00762EAF"/>
    <w:rsid w:val="00762F7F"/>
    <w:rsid w:val="00762FB7"/>
    <w:rsid w:val="00762FF8"/>
    <w:rsid w:val="0076347C"/>
    <w:rsid w:val="0076372D"/>
    <w:rsid w:val="00763EA1"/>
    <w:rsid w:val="00765706"/>
    <w:rsid w:val="00765BBB"/>
    <w:rsid w:val="00766C01"/>
    <w:rsid w:val="00766EDE"/>
    <w:rsid w:val="007670CA"/>
    <w:rsid w:val="007678FA"/>
    <w:rsid w:val="00767AF4"/>
    <w:rsid w:val="00767D0D"/>
    <w:rsid w:val="00767DD8"/>
    <w:rsid w:val="00767E12"/>
    <w:rsid w:val="00767F97"/>
    <w:rsid w:val="0077009A"/>
    <w:rsid w:val="00770130"/>
    <w:rsid w:val="0077050F"/>
    <w:rsid w:val="00770CEB"/>
    <w:rsid w:val="00771372"/>
    <w:rsid w:val="00771866"/>
    <w:rsid w:val="00771A39"/>
    <w:rsid w:val="00771BF4"/>
    <w:rsid w:val="00772074"/>
    <w:rsid w:val="00772C6A"/>
    <w:rsid w:val="007730A4"/>
    <w:rsid w:val="00773262"/>
    <w:rsid w:val="0077455C"/>
    <w:rsid w:val="00774DF3"/>
    <w:rsid w:val="00774E4C"/>
    <w:rsid w:val="00774F47"/>
    <w:rsid w:val="0077519A"/>
    <w:rsid w:val="007759F8"/>
    <w:rsid w:val="00775BC0"/>
    <w:rsid w:val="0077652F"/>
    <w:rsid w:val="007767F6"/>
    <w:rsid w:val="00776A5B"/>
    <w:rsid w:val="007772E2"/>
    <w:rsid w:val="00777524"/>
    <w:rsid w:val="00777667"/>
    <w:rsid w:val="00777B1F"/>
    <w:rsid w:val="00780420"/>
    <w:rsid w:val="0078181F"/>
    <w:rsid w:val="00781B6B"/>
    <w:rsid w:val="00781F2D"/>
    <w:rsid w:val="00781FF6"/>
    <w:rsid w:val="0078209A"/>
    <w:rsid w:val="007823CB"/>
    <w:rsid w:val="007829CC"/>
    <w:rsid w:val="007835D0"/>
    <w:rsid w:val="0078482C"/>
    <w:rsid w:val="007848A5"/>
    <w:rsid w:val="00784D81"/>
    <w:rsid w:val="007854A5"/>
    <w:rsid w:val="00785A2C"/>
    <w:rsid w:val="00785BA4"/>
    <w:rsid w:val="007861F9"/>
    <w:rsid w:val="00786D03"/>
    <w:rsid w:val="00787D47"/>
    <w:rsid w:val="0079040D"/>
    <w:rsid w:val="007907C6"/>
    <w:rsid w:val="00790C9A"/>
    <w:rsid w:val="00791857"/>
    <w:rsid w:val="00791C36"/>
    <w:rsid w:val="007920A7"/>
    <w:rsid w:val="007922B2"/>
    <w:rsid w:val="007927C6"/>
    <w:rsid w:val="007929DC"/>
    <w:rsid w:val="00792C6E"/>
    <w:rsid w:val="00793B05"/>
    <w:rsid w:val="00793FA1"/>
    <w:rsid w:val="007946A5"/>
    <w:rsid w:val="007950B4"/>
    <w:rsid w:val="00796301"/>
    <w:rsid w:val="00796404"/>
    <w:rsid w:val="00796959"/>
    <w:rsid w:val="0079716A"/>
    <w:rsid w:val="00797F08"/>
    <w:rsid w:val="00797FCA"/>
    <w:rsid w:val="007A040F"/>
    <w:rsid w:val="007A0577"/>
    <w:rsid w:val="007A06AA"/>
    <w:rsid w:val="007A0B9B"/>
    <w:rsid w:val="007A0CF6"/>
    <w:rsid w:val="007A0CFE"/>
    <w:rsid w:val="007A0F1B"/>
    <w:rsid w:val="007A10C4"/>
    <w:rsid w:val="007A1C3A"/>
    <w:rsid w:val="007A1CAE"/>
    <w:rsid w:val="007A229F"/>
    <w:rsid w:val="007A29F2"/>
    <w:rsid w:val="007A2B0D"/>
    <w:rsid w:val="007A2C8F"/>
    <w:rsid w:val="007A2D7D"/>
    <w:rsid w:val="007A2DB9"/>
    <w:rsid w:val="007A3793"/>
    <w:rsid w:val="007A4336"/>
    <w:rsid w:val="007A57A8"/>
    <w:rsid w:val="007A6263"/>
    <w:rsid w:val="007A6913"/>
    <w:rsid w:val="007A6999"/>
    <w:rsid w:val="007A705C"/>
    <w:rsid w:val="007A77A6"/>
    <w:rsid w:val="007A7C37"/>
    <w:rsid w:val="007B0B5C"/>
    <w:rsid w:val="007B1011"/>
    <w:rsid w:val="007B15C8"/>
    <w:rsid w:val="007B15D7"/>
    <w:rsid w:val="007B16CB"/>
    <w:rsid w:val="007B22F0"/>
    <w:rsid w:val="007B23FE"/>
    <w:rsid w:val="007B2651"/>
    <w:rsid w:val="007B270E"/>
    <w:rsid w:val="007B2FD5"/>
    <w:rsid w:val="007B2FDB"/>
    <w:rsid w:val="007B448B"/>
    <w:rsid w:val="007B581C"/>
    <w:rsid w:val="007B58F2"/>
    <w:rsid w:val="007B5939"/>
    <w:rsid w:val="007B59E6"/>
    <w:rsid w:val="007B5D94"/>
    <w:rsid w:val="007B69FA"/>
    <w:rsid w:val="007B6CF6"/>
    <w:rsid w:val="007B70A5"/>
    <w:rsid w:val="007B719B"/>
    <w:rsid w:val="007B7EE7"/>
    <w:rsid w:val="007C0904"/>
    <w:rsid w:val="007C0AE9"/>
    <w:rsid w:val="007C11C3"/>
    <w:rsid w:val="007C15F3"/>
    <w:rsid w:val="007C1BCF"/>
    <w:rsid w:val="007C1C0E"/>
    <w:rsid w:val="007C1C6B"/>
    <w:rsid w:val="007C22F2"/>
    <w:rsid w:val="007C26CC"/>
    <w:rsid w:val="007C2AEA"/>
    <w:rsid w:val="007C2E6B"/>
    <w:rsid w:val="007C2EEF"/>
    <w:rsid w:val="007C332F"/>
    <w:rsid w:val="007C376C"/>
    <w:rsid w:val="007C37A8"/>
    <w:rsid w:val="007C3B59"/>
    <w:rsid w:val="007C3BA5"/>
    <w:rsid w:val="007C3CA4"/>
    <w:rsid w:val="007C3D74"/>
    <w:rsid w:val="007C4099"/>
    <w:rsid w:val="007C4421"/>
    <w:rsid w:val="007C4998"/>
    <w:rsid w:val="007C4A5D"/>
    <w:rsid w:val="007C56E8"/>
    <w:rsid w:val="007C5AA0"/>
    <w:rsid w:val="007C63D0"/>
    <w:rsid w:val="007C6554"/>
    <w:rsid w:val="007C6579"/>
    <w:rsid w:val="007C6796"/>
    <w:rsid w:val="007C68FB"/>
    <w:rsid w:val="007C69C9"/>
    <w:rsid w:val="007C6FB8"/>
    <w:rsid w:val="007C7270"/>
    <w:rsid w:val="007D0B92"/>
    <w:rsid w:val="007D0BC1"/>
    <w:rsid w:val="007D109F"/>
    <w:rsid w:val="007D10E3"/>
    <w:rsid w:val="007D115E"/>
    <w:rsid w:val="007D1A13"/>
    <w:rsid w:val="007D1F41"/>
    <w:rsid w:val="007D2742"/>
    <w:rsid w:val="007D3412"/>
    <w:rsid w:val="007D3490"/>
    <w:rsid w:val="007D3DC9"/>
    <w:rsid w:val="007D3EC8"/>
    <w:rsid w:val="007D406E"/>
    <w:rsid w:val="007D42BF"/>
    <w:rsid w:val="007D4355"/>
    <w:rsid w:val="007D44A4"/>
    <w:rsid w:val="007D4AD7"/>
    <w:rsid w:val="007D5601"/>
    <w:rsid w:val="007D5AD8"/>
    <w:rsid w:val="007D5B79"/>
    <w:rsid w:val="007D5E3B"/>
    <w:rsid w:val="007D6CC9"/>
    <w:rsid w:val="007D7302"/>
    <w:rsid w:val="007D7C2A"/>
    <w:rsid w:val="007D7DDC"/>
    <w:rsid w:val="007D7F39"/>
    <w:rsid w:val="007E0154"/>
    <w:rsid w:val="007E0178"/>
    <w:rsid w:val="007E0298"/>
    <w:rsid w:val="007E0318"/>
    <w:rsid w:val="007E0F5E"/>
    <w:rsid w:val="007E16C4"/>
    <w:rsid w:val="007E19FB"/>
    <w:rsid w:val="007E21DC"/>
    <w:rsid w:val="007E2210"/>
    <w:rsid w:val="007E2225"/>
    <w:rsid w:val="007E2339"/>
    <w:rsid w:val="007E248C"/>
    <w:rsid w:val="007E2AFB"/>
    <w:rsid w:val="007E2DF9"/>
    <w:rsid w:val="007E3894"/>
    <w:rsid w:val="007E4A26"/>
    <w:rsid w:val="007E4A53"/>
    <w:rsid w:val="007E4B8D"/>
    <w:rsid w:val="007E4F31"/>
    <w:rsid w:val="007E5764"/>
    <w:rsid w:val="007E5B68"/>
    <w:rsid w:val="007E6742"/>
    <w:rsid w:val="007E6B24"/>
    <w:rsid w:val="007E6BCB"/>
    <w:rsid w:val="007E71AE"/>
    <w:rsid w:val="007E71FA"/>
    <w:rsid w:val="007E7850"/>
    <w:rsid w:val="007E7863"/>
    <w:rsid w:val="007E7B39"/>
    <w:rsid w:val="007F15AE"/>
    <w:rsid w:val="007F1C8D"/>
    <w:rsid w:val="007F22DD"/>
    <w:rsid w:val="007F24CB"/>
    <w:rsid w:val="007F3171"/>
    <w:rsid w:val="007F3816"/>
    <w:rsid w:val="007F38CB"/>
    <w:rsid w:val="007F3B2E"/>
    <w:rsid w:val="007F4319"/>
    <w:rsid w:val="007F439B"/>
    <w:rsid w:val="007F45C0"/>
    <w:rsid w:val="007F4959"/>
    <w:rsid w:val="007F4DA0"/>
    <w:rsid w:val="007F4E3F"/>
    <w:rsid w:val="007F4F66"/>
    <w:rsid w:val="007F5C9E"/>
    <w:rsid w:val="007F6726"/>
    <w:rsid w:val="007F689F"/>
    <w:rsid w:val="007F6901"/>
    <w:rsid w:val="007F7082"/>
    <w:rsid w:val="007F71DB"/>
    <w:rsid w:val="007F74AB"/>
    <w:rsid w:val="007F7713"/>
    <w:rsid w:val="007F7746"/>
    <w:rsid w:val="007F7B65"/>
    <w:rsid w:val="0080030F"/>
    <w:rsid w:val="00800C87"/>
    <w:rsid w:val="008012A2"/>
    <w:rsid w:val="008018F0"/>
    <w:rsid w:val="00801C48"/>
    <w:rsid w:val="00801EC1"/>
    <w:rsid w:val="008021E5"/>
    <w:rsid w:val="008024A8"/>
    <w:rsid w:val="00802886"/>
    <w:rsid w:val="00803037"/>
    <w:rsid w:val="008032B9"/>
    <w:rsid w:val="0080333B"/>
    <w:rsid w:val="00803569"/>
    <w:rsid w:val="008039E1"/>
    <w:rsid w:val="0080409A"/>
    <w:rsid w:val="008041DF"/>
    <w:rsid w:val="008041EA"/>
    <w:rsid w:val="00804962"/>
    <w:rsid w:val="00804BAF"/>
    <w:rsid w:val="00804F8E"/>
    <w:rsid w:val="00804F98"/>
    <w:rsid w:val="008053E1"/>
    <w:rsid w:val="008054E1"/>
    <w:rsid w:val="008056BD"/>
    <w:rsid w:val="008068E6"/>
    <w:rsid w:val="00806E08"/>
    <w:rsid w:val="00807958"/>
    <w:rsid w:val="00807F94"/>
    <w:rsid w:val="0081018A"/>
    <w:rsid w:val="008101FD"/>
    <w:rsid w:val="00810387"/>
    <w:rsid w:val="0081042D"/>
    <w:rsid w:val="00810857"/>
    <w:rsid w:val="00810B25"/>
    <w:rsid w:val="00810B93"/>
    <w:rsid w:val="0081105B"/>
    <w:rsid w:val="008117DB"/>
    <w:rsid w:val="008117E3"/>
    <w:rsid w:val="0081184D"/>
    <w:rsid w:val="008120E0"/>
    <w:rsid w:val="0081237F"/>
    <w:rsid w:val="00813003"/>
    <w:rsid w:val="00813A5F"/>
    <w:rsid w:val="008140A7"/>
    <w:rsid w:val="0081415B"/>
    <w:rsid w:val="00814310"/>
    <w:rsid w:val="00814343"/>
    <w:rsid w:val="00814AC7"/>
    <w:rsid w:val="008150EA"/>
    <w:rsid w:val="00815225"/>
    <w:rsid w:val="008152AA"/>
    <w:rsid w:val="00815995"/>
    <w:rsid w:val="00815ED2"/>
    <w:rsid w:val="00816229"/>
    <w:rsid w:val="008168FC"/>
    <w:rsid w:val="00817217"/>
    <w:rsid w:val="008172E7"/>
    <w:rsid w:val="008174B8"/>
    <w:rsid w:val="00817758"/>
    <w:rsid w:val="00820015"/>
    <w:rsid w:val="00820B2F"/>
    <w:rsid w:val="00820DCD"/>
    <w:rsid w:val="00821005"/>
    <w:rsid w:val="0082199F"/>
    <w:rsid w:val="00821D04"/>
    <w:rsid w:val="0082316C"/>
    <w:rsid w:val="008235E7"/>
    <w:rsid w:val="00824760"/>
    <w:rsid w:val="0082509B"/>
    <w:rsid w:val="0082531A"/>
    <w:rsid w:val="008253A9"/>
    <w:rsid w:val="00825A96"/>
    <w:rsid w:val="00826103"/>
    <w:rsid w:val="00826285"/>
    <w:rsid w:val="0082634E"/>
    <w:rsid w:val="008265D7"/>
    <w:rsid w:val="00826662"/>
    <w:rsid w:val="00826EEE"/>
    <w:rsid w:val="0082717B"/>
    <w:rsid w:val="00827B92"/>
    <w:rsid w:val="00831341"/>
    <w:rsid w:val="00831618"/>
    <w:rsid w:val="00831D9B"/>
    <w:rsid w:val="00831DE0"/>
    <w:rsid w:val="008326FA"/>
    <w:rsid w:val="00832893"/>
    <w:rsid w:val="00832AFB"/>
    <w:rsid w:val="00832B86"/>
    <w:rsid w:val="00832C09"/>
    <w:rsid w:val="00832DFB"/>
    <w:rsid w:val="00832EA2"/>
    <w:rsid w:val="00833B00"/>
    <w:rsid w:val="00833F44"/>
    <w:rsid w:val="008352B8"/>
    <w:rsid w:val="008354AD"/>
    <w:rsid w:val="00835B6D"/>
    <w:rsid w:val="00835FFF"/>
    <w:rsid w:val="00837744"/>
    <w:rsid w:val="00837CD4"/>
    <w:rsid w:val="0084006D"/>
    <w:rsid w:val="0084010A"/>
    <w:rsid w:val="00840327"/>
    <w:rsid w:val="0084075C"/>
    <w:rsid w:val="00841B41"/>
    <w:rsid w:val="008420C9"/>
    <w:rsid w:val="008420CB"/>
    <w:rsid w:val="008429C1"/>
    <w:rsid w:val="00843E92"/>
    <w:rsid w:val="00844C8D"/>
    <w:rsid w:val="008454F5"/>
    <w:rsid w:val="00845A8A"/>
    <w:rsid w:val="00846247"/>
    <w:rsid w:val="00846330"/>
    <w:rsid w:val="00846A35"/>
    <w:rsid w:val="00846D56"/>
    <w:rsid w:val="00847175"/>
    <w:rsid w:val="00847210"/>
    <w:rsid w:val="008500D1"/>
    <w:rsid w:val="0085011D"/>
    <w:rsid w:val="00850315"/>
    <w:rsid w:val="008507A6"/>
    <w:rsid w:val="00850B57"/>
    <w:rsid w:val="00851024"/>
    <w:rsid w:val="008511B2"/>
    <w:rsid w:val="008513D4"/>
    <w:rsid w:val="0085176D"/>
    <w:rsid w:val="008519BC"/>
    <w:rsid w:val="00851B39"/>
    <w:rsid w:val="0085210A"/>
    <w:rsid w:val="008521CD"/>
    <w:rsid w:val="008526BA"/>
    <w:rsid w:val="00852C5A"/>
    <w:rsid w:val="00852D4A"/>
    <w:rsid w:val="008532C7"/>
    <w:rsid w:val="008538FE"/>
    <w:rsid w:val="00853A02"/>
    <w:rsid w:val="00853D9A"/>
    <w:rsid w:val="00853F7C"/>
    <w:rsid w:val="008541C4"/>
    <w:rsid w:val="00854727"/>
    <w:rsid w:val="00854B76"/>
    <w:rsid w:val="00854D16"/>
    <w:rsid w:val="00854DAC"/>
    <w:rsid w:val="008561B8"/>
    <w:rsid w:val="008568AD"/>
    <w:rsid w:val="008572A4"/>
    <w:rsid w:val="00857496"/>
    <w:rsid w:val="00857742"/>
    <w:rsid w:val="00857E5E"/>
    <w:rsid w:val="00860278"/>
    <w:rsid w:val="00860765"/>
    <w:rsid w:val="00860A61"/>
    <w:rsid w:val="00860B7E"/>
    <w:rsid w:val="00860CEC"/>
    <w:rsid w:val="00860E39"/>
    <w:rsid w:val="00861C50"/>
    <w:rsid w:val="008628E8"/>
    <w:rsid w:val="00862999"/>
    <w:rsid w:val="00862D29"/>
    <w:rsid w:val="00863C2C"/>
    <w:rsid w:val="00863DB4"/>
    <w:rsid w:val="00863DC1"/>
    <w:rsid w:val="00864234"/>
    <w:rsid w:val="0086449B"/>
    <w:rsid w:val="00864A6D"/>
    <w:rsid w:val="00864CAA"/>
    <w:rsid w:val="00865FDC"/>
    <w:rsid w:val="0086689A"/>
    <w:rsid w:val="008668ED"/>
    <w:rsid w:val="00867005"/>
    <w:rsid w:val="008670C0"/>
    <w:rsid w:val="008671FF"/>
    <w:rsid w:val="008676CD"/>
    <w:rsid w:val="00867DB6"/>
    <w:rsid w:val="00867E25"/>
    <w:rsid w:val="00870505"/>
    <w:rsid w:val="008708FF"/>
    <w:rsid w:val="00870ABF"/>
    <w:rsid w:val="00871091"/>
    <w:rsid w:val="00871562"/>
    <w:rsid w:val="008720A7"/>
    <w:rsid w:val="008735B9"/>
    <w:rsid w:val="00873843"/>
    <w:rsid w:val="00873924"/>
    <w:rsid w:val="00874770"/>
    <w:rsid w:val="00874D60"/>
    <w:rsid w:val="00874E6D"/>
    <w:rsid w:val="00875F7D"/>
    <w:rsid w:val="008760E5"/>
    <w:rsid w:val="00876EF5"/>
    <w:rsid w:val="00877194"/>
    <w:rsid w:val="0087720C"/>
    <w:rsid w:val="008772F1"/>
    <w:rsid w:val="00877306"/>
    <w:rsid w:val="0087748C"/>
    <w:rsid w:val="0087773F"/>
    <w:rsid w:val="008778F4"/>
    <w:rsid w:val="00877E3B"/>
    <w:rsid w:val="00877F36"/>
    <w:rsid w:val="00880317"/>
    <w:rsid w:val="00880C38"/>
    <w:rsid w:val="0088121F"/>
    <w:rsid w:val="008813DA"/>
    <w:rsid w:val="00881992"/>
    <w:rsid w:val="008829DE"/>
    <w:rsid w:val="0088303F"/>
    <w:rsid w:val="008833C6"/>
    <w:rsid w:val="00883530"/>
    <w:rsid w:val="00883B22"/>
    <w:rsid w:val="00884BBD"/>
    <w:rsid w:val="00884F58"/>
    <w:rsid w:val="0088504B"/>
    <w:rsid w:val="0088551D"/>
    <w:rsid w:val="008856A3"/>
    <w:rsid w:val="0088577B"/>
    <w:rsid w:val="00885B27"/>
    <w:rsid w:val="00885C70"/>
    <w:rsid w:val="00885C86"/>
    <w:rsid w:val="00885CA6"/>
    <w:rsid w:val="00885EBD"/>
    <w:rsid w:val="00886559"/>
    <w:rsid w:val="00886863"/>
    <w:rsid w:val="00886B10"/>
    <w:rsid w:val="00886ED7"/>
    <w:rsid w:val="00886EFF"/>
    <w:rsid w:val="00887222"/>
    <w:rsid w:val="008878F5"/>
    <w:rsid w:val="0088798B"/>
    <w:rsid w:val="00887C69"/>
    <w:rsid w:val="00890559"/>
    <w:rsid w:val="008905B7"/>
    <w:rsid w:val="0089061B"/>
    <w:rsid w:val="00890A5A"/>
    <w:rsid w:val="008916A4"/>
    <w:rsid w:val="00891749"/>
    <w:rsid w:val="008921F9"/>
    <w:rsid w:val="00892C00"/>
    <w:rsid w:val="00892D8D"/>
    <w:rsid w:val="00893ADD"/>
    <w:rsid w:val="00893CB9"/>
    <w:rsid w:val="00893D80"/>
    <w:rsid w:val="008940D3"/>
    <w:rsid w:val="008942D2"/>
    <w:rsid w:val="008949A5"/>
    <w:rsid w:val="00895EA2"/>
    <w:rsid w:val="00895FA9"/>
    <w:rsid w:val="0089626F"/>
    <w:rsid w:val="0089671E"/>
    <w:rsid w:val="00897B7A"/>
    <w:rsid w:val="00897EE9"/>
    <w:rsid w:val="008A069F"/>
    <w:rsid w:val="008A09F3"/>
    <w:rsid w:val="008A0A77"/>
    <w:rsid w:val="008A0B44"/>
    <w:rsid w:val="008A0B7A"/>
    <w:rsid w:val="008A0F35"/>
    <w:rsid w:val="008A1003"/>
    <w:rsid w:val="008A1D6D"/>
    <w:rsid w:val="008A1EE9"/>
    <w:rsid w:val="008A2065"/>
    <w:rsid w:val="008A238B"/>
    <w:rsid w:val="008A2B0D"/>
    <w:rsid w:val="008A30D8"/>
    <w:rsid w:val="008A321C"/>
    <w:rsid w:val="008A350F"/>
    <w:rsid w:val="008A363E"/>
    <w:rsid w:val="008A384E"/>
    <w:rsid w:val="008A45DA"/>
    <w:rsid w:val="008A4956"/>
    <w:rsid w:val="008A4FFE"/>
    <w:rsid w:val="008A50ED"/>
    <w:rsid w:val="008A5C06"/>
    <w:rsid w:val="008A6369"/>
    <w:rsid w:val="008A6AC9"/>
    <w:rsid w:val="008A6DAB"/>
    <w:rsid w:val="008A6E3F"/>
    <w:rsid w:val="008A6EA0"/>
    <w:rsid w:val="008A732B"/>
    <w:rsid w:val="008A7EF2"/>
    <w:rsid w:val="008A7F55"/>
    <w:rsid w:val="008A7FBD"/>
    <w:rsid w:val="008B01F8"/>
    <w:rsid w:val="008B0287"/>
    <w:rsid w:val="008B0775"/>
    <w:rsid w:val="008B0D2C"/>
    <w:rsid w:val="008B0D87"/>
    <w:rsid w:val="008B0E07"/>
    <w:rsid w:val="008B0EDB"/>
    <w:rsid w:val="008B1252"/>
    <w:rsid w:val="008B136C"/>
    <w:rsid w:val="008B1DD3"/>
    <w:rsid w:val="008B20AC"/>
    <w:rsid w:val="008B22CC"/>
    <w:rsid w:val="008B23CB"/>
    <w:rsid w:val="008B26E7"/>
    <w:rsid w:val="008B2923"/>
    <w:rsid w:val="008B2BCB"/>
    <w:rsid w:val="008B2EB1"/>
    <w:rsid w:val="008B3275"/>
    <w:rsid w:val="008B3ABC"/>
    <w:rsid w:val="008B3DF6"/>
    <w:rsid w:val="008B42EC"/>
    <w:rsid w:val="008B43D1"/>
    <w:rsid w:val="008B53E7"/>
    <w:rsid w:val="008B552B"/>
    <w:rsid w:val="008B5FCC"/>
    <w:rsid w:val="008B6D74"/>
    <w:rsid w:val="008B76F0"/>
    <w:rsid w:val="008B7902"/>
    <w:rsid w:val="008B79A9"/>
    <w:rsid w:val="008B7CBC"/>
    <w:rsid w:val="008C002F"/>
    <w:rsid w:val="008C023B"/>
    <w:rsid w:val="008C0333"/>
    <w:rsid w:val="008C03BD"/>
    <w:rsid w:val="008C04E6"/>
    <w:rsid w:val="008C06A1"/>
    <w:rsid w:val="008C138C"/>
    <w:rsid w:val="008C190C"/>
    <w:rsid w:val="008C1AE9"/>
    <w:rsid w:val="008C1E80"/>
    <w:rsid w:val="008C1F34"/>
    <w:rsid w:val="008C2B61"/>
    <w:rsid w:val="008C2C76"/>
    <w:rsid w:val="008C3306"/>
    <w:rsid w:val="008C3440"/>
    <w:rsid w:val="008C3BA4"/>
    <w:rsid w:val="008C3FEA"/>
    <w:rsid w:val="008C4581"/>
    <w:rsid w:val="008C4808"/>
    <w:rsid w:val="008C4B9D"/>
    <w:rsid w:val="008C4F42"/>
    <w:rsid w:val="008C52FE"/>
    <w:rsid w:val="008C5B7E"/>
    <w:rsid w:val="008C5DAF"/>
    <w:rsid w:val="008C5F04"/>
    <w:rsid w:val="008C5FD9"/>
    <w:rsid w:val="008C6338"/>
    <w:rsid w:val="008C6A6C"/>
    <w:rsid w:val="008C7556"/>
    <w:rsid w:val="008C7BB9"/>
    <w:rsid w:val="008D01DA"/>
    <w:rsid w:val="008D038A"/>
    <w:rsid w:val="008D044B"/>
    <w:rsid w:val="008D0558"/>
    <w:rsid w:val="008D0B13"/>
    <w:rsid w:val="008D0F5D"/>
    <w:rsid w:val="008D0FEC"/>
    <w:rsid w:val="008D15FC"/>
    <w:rsid w:val="008D16EC"/>
    <w:rsid w:val="008D1B88"/>
    <w:rsid w:val="008D1ED3"/>
    <w:rsid w:val="008D229E"/>
    <w:rsid w:val="008D29F3"/>
    <w:rsid w:val="008D2C96"/>
    <w:rsid w:val="008D2CB7"/>
    <w:rsid w:val="008D3985"/>
    <w:rsid w:val="008D3E80"/>
    <w:rsid w:val="008D4364"/>
    <w:rsid w:val="008D4399"/>
    <w:rsid w:val="008D4AC7"/>
    <w:rsid w:val="008D4BD2"/>
    <w:rsid w:val="008D4E03"/>
    <w:rsid w:val="008D4E5F"/>
    <w:rsid w:val="008D54CD"/>
    <w:rsid w:val="008D66EA"/>
    <w:rsid w:val="008D6753"/>
    <w:rsid w:val="008D6ABB"/>
    <w:rsid w:val="008D7733"/>
    <w:rsid w:val="008D7870"/>
    <w:rsid w:val="008E02C8"/>
    <w:rsid w:val="008E0B52"/>
    <w:rsid w:val="008E10A1"/>
    <w:rsid w:val="008E15B1"/>
    <w:rsid w:val="008E1B72"/>
    <w:rsid w:val="008E1B7B"/>
    <w:rsid w:val="008E1E38"/>
    <w:rsid w:val="008E1FDB"/>
    <w:rsid w:val="008E27B3"/>
    <w:rsid w:val="008E27C6"/>
    <w:rsid w:val="008E2AFE"/>
    <w:rsid w:val="008E2E5D"/>
    <w:rsid w:val="008E349B"/>
    <w:rsid w:val="008E368F"/>
    <w:rsid w:val="008E41C5"/>
    <w:rsid w:val="008E44E3"/>
    <w:rsid w:val="008E4C2D"/>
    <w:rsid w:val="008E4F97"/>
    <w:rsid w:val="008E52B2"/>
    <w:rsid w:val="008E683A"/>
    <w:rsid w:val="008E6974"/>
    <w:rsid w:val="008E6C7B"/>
    <w:rsid w:val="008E6F21"/>
    <w:rsid w:val="008E6F22"/>
    <w:rsid w:val="008E706C"/>
    <w:rsid w:val="008E75A5"/>
    <w:rsid w:val="008E75D0"/>
    <w:rsid w:val="008E7795"/>
    <w:rsid w:val="008F062C"/>
    <w:rsid w:val="008F0983"/>
    <w:rsid w:val="008F0F60"/>
    <w:rsid w:val="008F1BF0"/>
    <w:rsid w:val="008F25AA"/>
    <w:rsid w:val="008F2A56"/>
    <w:rsid w:val="008F2B65"/>
    <w:rsid w:val="008F2BDE"/>
    <w:rsid w:val="008F2CCD"/>
    <w:rsid w:val="008F33F7"/>
    <w:rsid w:val="008F34F3"/>
    <w:rsid w:val="008F38B4"/>
    <w:rsid w:val="008F4012"/>
    <w:rsid w:val="008F41E3"/>
    <w:rsid w:val="008F4346"/>
    <w:rsid w:val="008F4BA5"/>
    <w:rsid w:val="008F5662"/>
    <w:rsid w:val="008F5741"/>
    <w:rsid w:val="008F59BB"/>
    <w:rsid w:val="008F5D56"/>
    <w:rsid w:val="008F6912"/>
    <w:rsid w:val="008F7156"/>
    <w:rsid w:val="008F76BA"/>
    <w:rsid w:val="008F770D"/>
    <w:rsid w:val="008F773A"/>
    <w:rsid w:val="008F7882"/>
    <w:rsid w:val="008F7DFD"/>
    <w:rsid w:val="008F7F27"/>
    <w:rsid w:val="009000E3"/>
    <w:rsid w:val="00900794"/>
    <w:rsid w:val="009013DD"/>
    <w:rsid w:val="0090147E"/>
    <w:rsid w:val="00901B92"/>
    <w:rsid w:val="0090223B"/>
    <w:rsid w:val="0090246D"/>
    <w:rsid w:val="00903017"/>
    <w:rsid w:val="00903392"/>
    <w:rsid w:val="009033E5"/>
    <w:rsid w:val="00903AB6"/>
    <w:rsid w:val="00903E41"/>
    <w:rsid w:val="00904480"/>
    <w:rsid w:val="009047A6"/>
    <w:rsid w:val="00904A1B"/>
    <w:rsid w:val="00904CCA"/>
    <w:rsid w:val="00904E27"/>
    <w:rsid w:val="00904F75"/>
    <w:rsid w:val="00905162"/>
    <w:rsid w:val="00905479"/>
    <w:rsid w:val="00906064"/>
    <w:rsid w:val="009062A6"/>
    <w:rsid w:val="009063BF"/>
    <w:rsid w:val="00906464"/>
    <w:rsid w:val="009065C1"/>
    <w:rsid w:val="009066CC"/>
    <w:rsid w:val="009067C7"/>
    <w:rsid w:val="009069C2"/>
    <w:rsid w:val="00906AAC"/>
    <w:rsid w:val="00906B2F"/>
    <w:rsid w:val="00906E78"/>
    <w:rsid w:val="00907D18"/>
    <w:rsid w:val="00910001"/>
    <w:rsid w:val="00911284"/>
    <w:rsid w:val="00911BE5"/>
    <w:rsid w:val="00911E3C"/>
    <w:rsid w:val="00912685"/>
    <w:rsid w:val="009129EE"/>
    <w:rsid w:val="00912D7B"/>
    <w:rsid w:val="00913515"/>
    <w:rsid w:val="00914051"/>
    <w:rsid w:val="0091495E"/>
    <w:rsid w:val="00914973"/>
    <w:rsid w:val="009157C2"/>
    <w:rsid w:val="0091592E"/>
    <w:rsid w:val="00915CC8"/>
    <w:rsid w:val="00915DD2"/>
    <w:rsid w:val="00916226"/>
    <w:rsid w:val="00916716"/>
    <w:rsid w:val="00916A8B"/>
    <w:rsid w:val="00916E99"/>
    <w:rsid w:val="00916EEB"/>
    <w:rsid w:val="009172D9"/>
    <w:rsid w:val="00917314"/>
    <w:rsid w:val="00917AF9"/>
    <w:rsid w:val="00917F0E"/>
    <w:rsid w:val="0092023D"/>
    <w:rsid w:val="00920293"/>
    <w:rsid w:val="009209D4"/>
    <w:rsid w:val="00920A1A"/>
    <w:rsid w:val="00921388"/>
    <w:rsid w:val="00921602"/>
    <w:rsid w:val="009219B2"/>
    <w:rsid w:val="00921AFF"/>
    <w:rsid w:val="00921D8E"/>
    <w:rsid w:val="00922235"/>
    <w:rsid w:val="009223FC"/>
    <w:rsid w:val="0092285B"/>
    <w:rsid w:val="00922CA5"/>
    <w:rsid w:val="0092343A"/>
    <w:rsid w:val="00923794"/>
    <w:rsid w:val="00923A14"/>
    <w:rsid w:val="00923A1E"/>
    <w:rsid w:val="00923A24"/>
    <w:rsid w:val="00923AD5"/>
    <w:rsid w:val="00923FB6"/>
    <w:rsid w:val="0092479C"/>
    <w:rsid w:val="00924B69"/>
    <w:rsid w:val="00925B4A"/>
    <w:rsid w:val="009264A3"/>
    <w:rsid w:val="0092678A"/>
    <w:rsid w:val="009267C5"/>
    <w:rsid w:val="00926938"/>
    <w:rsid w:val="00926B48"/>
    <w:rsid w:val="00927199"/>
    <w:rsid w:val="00927394"/>
    <w:rsid w:val="009273F6"/>
    <w:rsid w:val="009275BC"/>
    <w:rsid w:val="00927BF4"/>
    <w:rsid w:val="0093001C"/>
    <w:rsid w:val="009328DB"/>
    <w:rsid w:val="00933266"/>
    <w:rsid w:val="009334A2"/>
    <w:rsid w:val="00933872"/>
    <w:rsid w:val="009338BB"/>
    <w:rsid w:val="00933993"/>
    <w:rsid w:val="009348D7"/>
    <w:rsid w:val="009349C8"/>
    <w:rsid w:val="00935544"/>
    <w:rsid w:val="00935AD2"/>
    <w:rsid w:val="00935D27"/>
    <w:rsid w:val="00936733"/>
    <w:rsid w:val="009367BD"/>
    <w:rsid w:val="0093752F"/>
    <w:rsid w:val="00937742"/>
    <w:rsid w:val="00937A4E"/>
    <w:rsid w:val="00940249"/>
    <w:rsid w:val="00941946"/>
    <w:rsid w:val="00941A28"/>
    <w:rsid w:val="00942144"/>
    <w:rsid w:val="009421CC"/>
    <w:rsid w:val="00942202"/>
    <w:rsid w:val="009425D7"/>
    <w:rsid w:val="00942986"/>
    <w:rsid w:val="00942BBE"/>
    <w:rsid w:val="00943BE4"/>
    <w:rsid w:val="00943EDF"/>
    <w:rsid w:val="00944152"/>
    <w:rsid w:val="00944354"/>
    <w:rsid w:val="00944776"/>
    <w:rsid w:val="00944BBC"/>
    <w:rsid w:val="00944D14"/>
    <w:rsid w:val="00944F1A"/>
    <w:rsid w:val="00944F33"/>
    <w:rsid w:val="009462E7"/>
    <w:rsid w:val="0094680A"/>
    <w:rsid w:val="00947257"/>
    <w:rsid w:val="009475B7"/>
    <w:rsid w:val="009504F2"/>
    <w:rsid w:val="0095063B"/>
    <w:rsid w:val="00950939"/>
    <w:rsid w:val="00950B38"/>
    <w:rsid w:val="00951707"/>
    <w:rsid w:val="00951711"/>
    <w:rsid w:val="00951AF1"/>
    <w:rsid w:val="00951B89"/>
    <w:rsid w:val="009526B4"/>
    <w:rsid w:val="0095283C"/>
    <w:rsid w:val="009528D7"/>
    <w:rsid w:val="009532CF"/>
    <w:rsid w:val="009532F1"/>
    <w:rsid w:val="00953301"/>
    <w:rsid w:val="009536BE"/>
    <w:rsid w:val="009537BE"/>
    <w:rsid w:val="009544E3"/>
    <w:rsid w:val="00954861"/>
    <w:rsid w:val="00954950"/>
    <w:rsid w:val="00955B1C"/>
    <w:rsid w:val="00955CC9"/>
    <w:rsid w:val="00955CE1"/>
    <w:rsid w:val="00956034"/>
    <w:rsid w:val="00956198"/>
    <w:rsid w:val="00956629"/>
    <w:rsid w:val="009567B8"/>
    <w:rsid w:val="00956C83"/>
    <w:rsid w:val="00957AE2"/>
    <w:rsid w:val="00957FB3"/>
    <w:rsid w:val="00960F5B"/>
    <w:rsid w:val="009611DC"/>
    <w:rsid w:val="0096134C"/>
    <w:rsid w:val="00961BF6"/>
    <w:rsid w:val="00961CDE"/>
    <w:rsid w:val="00962D20"/>
    <w:rsid w:val="0096300F"/>
    <w:rsid w:val="00963200"/>
    <w:rsid w:val="00963595"/>
    <w:rsid w:val="009636E6"/>
    <w:rsid w:val="009637F9"/>
    <w:rsid w:val="00963D8A"/>
    <w:rsid w:val="00964127"/>
    <w:rsid w:val="00964884"/>
    <w:rsid w:val="00964C94"/>
    <w:rsid w:val="009650A3"/>
    <w:rsid w:val="00965438"/>
    <w:rsid w:val="00965DA6"/>
    <w:rsid w:val="00965ED5"/>
    <w:rsid w:val="00967033"/>
    <w:rsid w:val="00967518"/>
    <w:rsid w:val="00967890"/>
    <w:rsid w:val="0097011D"/>
    <w:rsid w:val="00970136"/>
    <w:rsid w:val="009708A4"/>
    <w:rsid w:val="00970C54"/>
    <w:rsid w:val="00970CBD"/>
    <w:rsid w:val="00971011"/>
    <w:rsid w:val="009713C4"/>
    <w:rsid w:val="00971866"/>
    <w:rsid w:val="00971A22"/>
    <w:rsid w:val="00971ACC"/>
    <w:rsid w:val="00972243"/>
    <w:rsid w:val="009722DB"/>
    <w:rsid w:val="009726D3"/>
    <w:rsid w:val="0097289C"/>
    <w:rsid w:val="00972A8C"/>
    <w:rsid w:val="00972E26"/>
    <w:rsid w:val="00972E3F"/>
    <w:rsid w:val="00972EE4"/>
    <w:rsid w:val="0097315C"/>
    <w:rsid w:val="00973810"/>
    <w:rsid w:val="00973B32"/>
    <w:rsid w:val="00973D92"/>
    <w:rsid w:val="00973FE7"/>
    <w:rsid w:val="0097426F"/>
    <w:rsid w:val="00974653"/>
    <w:rsid w:val="00975845"/>
    <w:rsid w:val="00975867"/>
    <w:rsid w:val="009761E2"/>
    <w:rsid w:val="00976812"/>
    <w:rsid w:val="009770B4"/>
    <w:rsid w:val="00977586"/>
    <w:rsid w:val="009775AC"/>
    <w:rsid w:val="00977A0C"/>
    <w:rsid w:val="00977A25"/>
    <w:rsid w:val="00977DF2"/>
    <w:rsid w:val="009805A2"/>
    <w:rsid w:val="00980698"/>
    <w:rsid w:val="009808ED"/>
    <w:rsid w:val="00980A16"/>
    <w:rsid w:val="00981EB3"/>
    <w:rsid w:val="009820BE"/>
    <w:rsid w:val="009822C0"/>
    <w:rsid w:val="00982B52"/>
    <w:rsid w:val="00982F39"/>
    <w:rsid w:val="009832EA"/>
    <w:rsid w:val="00983334"/>
    <w:rsid w:val="00983ADC"/>
    <w:rsid w:val="00983D21"/>
    <w:rsid w:val="009841BD"/>
    <w:rsid w:val="00984306"/>
    <w:rsid w:val="009846DF"/>
    <w:rsid w:val="00984D83"/>
    <w:rsid w:val="009854BD"/>
    <w:rsid w:val="0098585C"/>
    <w:rsid w:val="00985A3E"/>
    <w:rsid w:val="009876BE"/>
    <w:rsid w:val="00987C9C"/>
    <w:rsid w:val="00990A34"/>
    <w:rsid w:val="00990E3A"/>
    <w:rsid w:val="00991229"/>
    <w:rsid w:val="009914EC"/>
    <w:rsid w:val="00991BCC"/>
    <w:rsid w:val="00991D7C"/>
    <w:rsid w:val="0099225A"/>
    <w:rsid w:val="00992533"/>
    <w:rsid w:val="00992657"/>
    <w:rsid w:val="00992CF7"/>
    <w:rsid w:val="00993550"/>
    <w:rsid w:val="009938A6"/>
    <w:rsid w:val="00994054"/>
    <w:rsid w:val="009942ED"/>
    <w:rsid w:val="00994309"/>
    <w:rsid w:val="00995040"/>
    <w:rsid w:val="009954E2"/>
    <w:rsid w:val="00995A28"/>
    <w:rsid w:val="00997363"/>
    <w:rsid w:val="00997516"/>
    <w:rsid w:val="00997A21"/>
    <w:rsid w:val="00997D14"/>
    <w:rsid w:val="009A03FA"/>
    <w:rsid w:val="009A07E9"/>
    <w:rsid w:val="009A10AA"/>
    <w:rsid w:val="009A1578"/>
    <w:rsid w:val="009A19DE"/>
    <w:rsid w:val="009A1A62"/>
    <w:rsid w:val="009A1BB3"/>
    <w:rsid w:val="009A1BFC"/>
    <w:rsid w:val="009A2030"/>
    <w:rsid w:val="009A2210"/>
    <w:rsid w:val="009A2C94"/>
    <w:rsid w:val="009A2CFC"/>
    <w:rsid w:val="009A3103"/>
    <w:rsid w:val="009A3198"/>
    <w:rsid w:val="009A3680"/>
    <w:rsid w:val="009A3846"/>
    <w:rsid w:val="009A3B83"/>
    <w:rsid w:val="009A3E8A"/>
    <w:rsid w:val="009A41EB"/>
    <w:rsid w:val="009A4D87"/>
    <w:rsid w:val="009A513A"/>
    <w:rsid w:val="009A63C9"/>
    <w:rsid w:val="009A667B"/>
    <w:rsid w:val="009A7026"/>
    <w:rsid w:val="009A73D1"/>
    <w:rsid w:val="009A7DC2"/>
    <w:rsid w:val="009A7F2E"/>
    <w:rsid w:val="009B0429"/>
    <w:rsid w:val="009B04D7"/>
    <w:rsid w:val="009B0953"/>
    <w:rsid w:val="009B09AD"/>
    <w:rsid w:val="009B1EFC"/>
    <w:rsid w:val="009B2064"/>
    <w:rsid w:val="009B29E0"/>
    <w:rsid w:val="009B2C20"/>
    <w:rsid w:val="009B3082"/>
    <w:rsid w:val="009B3E3E"/>
    <w:rsid w:val="009B425C"/>
    <w:rsid w:val="009B4447"/>
    <w:rsid w:val="009B48D1"/>
    <w:rsid w:val="009B519F"/>
    <w:rsid w:val="009B5854"/>
    <w:rsid w:val="009B6762"/>
    <w:rsid w:val="009B6CAE"/>
    <w:rsid w:val="009B75FF"/>
    <w:rsid w:val="009B777A"/>
    <w:rsid w:val="009B7BC8"/>
    <w:rsid w:val="009C07DE"/>
    <w:rsid w:val="009C0A9A"/>
    <w:rsid w:val="009C15D8"/>
    <w:rsid w:val="009C1FFF"/>
    <w:rsid w:val="009C224F"/>
    <w:rsid w:val="009C2772"/>
    <w:rsid w:val="009C2775"/>
    <w:rsid w:val="009C2BE7"/>
    <w:rsid w:val="009C2CCE"/>
    <w:rsid w:val="009C2F28"/>
    <w:rsid w:val="009C2F4C"/>
    <w:rsid w:val="009C3168"/>
    <w:rsid w:val="009C320B"/>
    <w:rsid w:val="009C42AA"/>
    <w:rsid w:val="009C4412"/>
    <w:rsid w:val="009C4EB4"/>
    <w:rsid w:val="009C5338"/>
    <w:rsid w:val="009C57FF"/>
    <w:rsid w:val="009C68B2"/>
    <w:rsid w:val="009C6999"/>
    <w:rsid w:val="009C6D53"/>
    <w:rsid w:val="009C7200"/>
    <w:rsid w:val="009C749F"/>
    <w:rsid w:val="009C75FC"/>
    <w:rsid w:val="009C7666"/>
    <w:rsid w:val="009C7EFB"/>
    <w:rsid w:val="009D0873"/>
    <w:rsid w:val="009D09A7"/>
    <w:rsid w:val="009D12EF"/>
    <w:rsid w:val="009D1814"/>
    <w:rsid w:val="009D19C6"/>
    <w:rsid w:val="009D28DA"/>
    <w:rsid w:val="009D37F7"/>
    <w:rsid w:val="009D3B26"/>
    <w:rsid w:val="009D3F50"/>
    <w:rsid w:val="009D41B9"/>
    <w:rsid w:val="009D446D"/>
    <w:rsid w:val="009D5A24"/>
    <w:rsid w:val="009D5B95"/>
    <w:rsid w:val="009D5F39"/>
    <w:rsid w:val="009D6E93"/>
    <w:rsid w:val="009D70B2"/>
    <w:rsid w:val="009E0136"/>
    <w:rsid w:val="009E036A"/>
    <w:rsid w:val="009E0D40"/>
    <w:rsid w:val="009E0E73"/>
    <w:rsid w:val="009E0E82"/>
    <w:rsid w:val="009E15F6"/>
    <w:rsid w:val="009E1B5B"/>
    <w:rsid w:val="009E2227"/>
    <w:rsid w:val="009E2848"/>
    <w:rsid w:val="009E2990"/>
    <w:rsid w:val="009E2A48"/>
    <w:rsid w:val="009E32AE"/>
    <w:rsid w:val="009E34B5"/>
    <w:rsid w:val="009E43B9"/>
    <w:rsid w:val="009E4FDE"/>
    <w:rsid w:val="009E5277"/>
    <w:rsid w:val="009E5953"/>
    <w:rsid w:val="009E5ED1"/>
    <w:rsid w:val="009E692E"/>
    <w:rsid w:val="009E695F"/>
    <w:rsid w:val="009E69AC"/>
    <w:rsid w:val="009E6F9F"/>
    <w:rsid w:val="009E7426"/>
    <w:rsid w:val="009F168B"/>
    <w:rsid w:val="009F1FB1"/>
    <w:rsid w:val="009F20C1"/>
    <w:rsid w:val="009F3092"/>
    <w:rsid w:val="009F3130"/>
    <w:rsid w:val="009F35EA"/>
    <w:rsid w:val="009F36F7"/>
    <w:rsid w:val="009F3B75"/>
    <w:rsid w:val="009F3CC2"/>
    <w:rsid w:val="009F3FBA"/>
    <w:rsid w:val="009F4BB6"/>
    <w:rsid w:val="009F4D31"/>
    <w:rsid w:val="009F550F"/>
    <w:rsid w:val="009F5801"/>
    <w:rsid w:val="009F5C76"/>
    <w:rsid w:val="009F63AD"/>
    <w:rsid w:val="009F6E36"/>
    <w:rsid w:val="009F72DC"/>
    <w:rsid w:val="009F768F"/>
    <w:rsid w:val="009F7C7D"/>
    <w:rsid w:val="009F7F50"/>
    <w:rsid w:val="009F7FD2"/>
    <w:rsid w:val="00A001D2"/>
    <w:rsid w:val="00A0046B"/>
    <w:rsid w:val="00A00495"/>
    <w:rsid w:val="00A00956"/>
    <w:rsid w:val="00A00C4F"/>
    <w:rsid w:val="00A01B02"/>
    <w:rsid w:val="00A01DDF"/>
    <w:rsid w:val="00A03B85"/>
    <w:rsid w:val="00A05352"/>
    <w:rsid w:val="00A0544C"/>
    <w:rsid w:val="00A059C8"/>
    <w:rsid w:val="00A06092"/>
    <w:rsid w:val="00A060BA"/>
    <w:rsid w:val="00A06B11"/>
    <w:rsid w:val="00A07172"/>
    <w:rsid w:val="00A07874"/>
    <w:rsid w:val="00A07F52"/>
    <w:rsid w:val="00A10529"/>
    <w:rsid w:val="00A109F0"/>
    <w:rsid w:val="00A10E5D"/>
    <w:rsid w:val="00A119DC"/>
    <w:rsid w:val="00A11CF8"/>
    <w:rsid w:val="00A11F22"/>
    <w:rsid w:val="00A1267F"/>
    <w:rsid w:val="00A129AF"/>
    <w:rsid w:val="00A13578"/>
    <w:rsid w:val="00A1393E"/>
    <w:rsid w:val="00A13BC3"/>
    <w:rsid w:val="00A1446B"/>
    <w:rsid w:val="00A15599"/>
    <w:rsid w:val="00A15DDD"/>
    <w:rsid w:val="00A16675"/>
    <w:rsid w:val="00A170A0"/>
    <w:rsid w:val="00A170D1"/>
    <w:rsid w:val="00A170D8"/>
    <w:rsid w:val="00A1720C"/>
    <w:rsid w:val="00A17291"/>
    <w:rsid w:val="00A20209"/>
    <w:rsid w:val="00A21350"/>
    <w:rsid w:val="00A219EF"/>
    <w:rsid w:val="00A21DE7"/>
    <w:rsid w:val="00A222C9"/>
    <w:rsid w:val="00A223AF"/>
    <w:rsid w:val="00A228F9"/>
    <w:rsid w:val="00A22B0C"/>
    <w:rsid w:val="00A2325C"/>
    <w:rsid w:val="00A2325D"/>
    <w:rsid w:val="00A23444"/>
    <w:rsid w:val="00A23530"/>
    <w:rsid w:val="00A23A77"/>
    <w:rsid w:val="00A244CE"/>
    <w:rsid w:val="00A24C21"/>
    <w:rsid w:val="00A24EB0"/>
    <w:rsid w:val="00A254A4"/>
    <w:rsid w:val="00A25599"/>
    <w:rsid w:val="00A25971"/>
    <w:rsid w:val="00A25D58"/>
    <w:rsid w:val="00A25DA0"/>
    <w:rsid w:val="00A26326"/>
    <w:rsid w:val="00A26517"/>
    <w:rsid w:val="00A266AA"/>
    <w:rsid w:val="00A268C0"/>
    <w:rsid w:val="00A26C7A"/>
    <w:rsid w:val="00A2726C"/>
    <w:rsid w:val="00A274C3"/>
    <w:rsid w:val="00A2795B"/>
    <w:rsid w:val="00A30762"/>
    <w:rsid w:val="00A3090F"/>
    <w:rsid w:val="00A30B8D"/>
    <w:rsid w:val="00A30D5A"/>
    <w:rsid w:val="00A311A3"/>
    <w:rsid w:val="00A324DF"/>
    <w:rsid w:val="00A32A75"/>
    <w:rsid w:val="00A32C46"/>
    <w:rsid w:val="00A334A1"/>
    <w:rsid w:val="00A33651"/>
    <w:rsid w:val="00A337C8"/>
    <w:rsid w:val="00A352C6"/>
    <w:rsid w:val="00A355F4"/>
    <w:rsid w:val="00A358A7"/>
    <w:rsid w:val="00A359F0"/>
    <w:rsid w:val="00A35DDF"/>
    <w:rsid w:val="00A35F7F"/>
    <w:rsid w:val="00A35F98"/>
    <w:rsid w:val="00A36148"/>
    <w:rsid w:val="00A3660F"/>
    <w:rsid w:val="00A36918"/>
    <w:rsid w:val="00A37928"/>
    <w:rsid w:val="00A3798F"/>
    <w:rsid w:val="00A400E5"/>
    <w:rsid w:val="00A404C3"/>
    <w:rsid w:val="00A4099E"/>
    <w:rsid w:val="00A40E21"/>
    <w:rsid w:val="00A40F96"/>
    <w:rsid w:val="00A41482"/>
    <w:rsid w:val="00A41980"/>
    <w:rsid w:val="00A41FC1"/>
    <w:rsid w:val="00A42077"/>
    <w:rsid w:val="00A4211A"/>
    <w:rsid w:val="00A422C0"/>
    <w:rsid w:val="00A422C3"/>
    <w:rsid w:val="00A427D1"/>
    <w:rsid w:val="00A4299B"/>
    <w:rsid w:val="00A434FC"/>
    <w:rsid w:val="00A43DA1"/>
    <w:rsid w:val="00A44CC2"/>
    <w:rsid w:val="00A4503A"/>
    <w:rsid w:val="00A451CD"/>
    <w:rsid w:val="00A4561D"/>
    <w:rsid w:val="00A456E9"/>
    <w:rsid w:val="00A463DD"/>
    <w:rsid w:val="00A465AA"/>
    <w:rsid w:val="00A47219"/>
    <w:rsid w:val="00A47622"/>
    <w:rsid w:val="00A47736"/>
    <w:rsid w:val="00A47CC3"/>
    <w:rsid w:val="00A50108"/>
    <w:rsid w:val="00A50CAB"/>
    <w:rsid w:val="00A511C1"/>
    <w:rsid w:val="00A515C7"/>
    <w:rsid w:val="00A52080"/>
    <w:rsid w:val="00A52099"/>
    <w:rsid w:val="00A52EF6"/>
    <w:rsid w:val="00A533CA"/>
    <w:rsid w:val="00A539FC"/>
    <w:rsid w:val="00A54628"/>
    <w:rsid w:val="00A54DD7"/>
    <w:rsid w:val="00A5538C"/>
    <w:rsid w:val="00A55863"/>
    <w:rsid w:val="00A55D8C"/>
    <w:rsid w:val="00A56014"/>
    <w:rsid w:val="00A561BF"/>
    <w:rsid w:val="00A5632D"/>
    <w:rsid w:val="00A567EC"/>
    <w:rsid w:val="00A56A1E"/>
    <w:rsid w:val="00A572CB"/>
    <w:rsid w:val="00A578C2"/>
    <w:rsid w:val="00A57FFD"/>
    <w:rsid w:val="00A60141"/>
    <w:rsid w:val="00A609BB"/>
    <w:rsid w:val="00A60C59"/>
    <w:rsid w:val="00A60DED"/>
    <w:rsid w:val="00A61355"/>
    <w:rsid w:val="00A6166D"/>
    <w:rsid w:val="00A625C7"/>
    <w:rsid w:val="00A625FA"/>
    <w:rsid w:val="00A62AD7"/>
    <w:rsid w:val="00A62B80"/>
    <w:rsid w:val="00A62D2D"/>
    <w:rsid w:val="00A63253"/>
    <w:rsid w:val="00A63357"/>
    <w:rsid w:val="00A635D2"/>
    <w:rsid w:val="00A636CE"/>
    <w:rsid w:val="00A63C01"/>
    <w:rsid w:val="00A64321"/>
    <w:rsid w:val="00A643DB"/>
    <w:rsid w:val="00A64423"/>
    <w:rsid w:val="00A644CD"/>
    <w:rsid w:val="00A64BAA"/>
    <w:rsid w:val="00A64E7E"/>
    <w:rsid w:val="00A65171"/>
    <w:rsid w:val="00A65CF7"/>
    <w:rsid w:val="00A66D69"/>
    <w:rsid w:val="00A67287"/>
    <w:rsid w:val="00A679D0"/>
    <w:rsid w:val="00A67A7B"/>
    <w:rsid w:val="00A67ADB"/>
    <w:rsid w:val="00A67E36"/>
    <w:rsid w:val="00A70139"/>
    <w:rsid w:val="00A70185"/>
    <w:rsid w:val="00A70434"/>
    <w:rsid w:val="00A70CA9"/>
    <w:rsid w:val="00A70D07"/>
    <w:rsid w:val="00A70DD2"/>
    <w:rsid w:val="00A70F03"/>
    <w:rsid w:val="00A712C3"/>
    <w:rsid w:val="00A712E9"/>
    <w:rsid w:val="00A71744"/>
    <w:rsid w:val="00A71BF3"/>
    <w:rsid w:val="00A71DE7"/>
    <w:rsid w:val="00A71DF9"/>
    <w:rsid w:val="00A722C6"/>
    <w:rsid w:val="00A7235F"/>
    <w:rsid w:val="00A727B2"/>
    <w:rsid w:val="00A72899"/>
    <w:rsid w:val="00A72D92"/>
    <w:rsid w:val="00A7318B"/>
    <w:rsid w:val="00A731FF"/>
    <w:rsid w:val="00A73474"/>
    <w:rsid w:val="00A73EAC"/>
    <w:rsid w:val="00A747D3"/>
    <w:rsid w:val="00A74870"/>
    <w:rsid w:val="00A75744"/>
    <w:rsid w:val="00A7616F"/>
    <w:rsid w:val="00A76D69"/>
    <w:rsid w:val="00A77BA0"/>
    <w:rsid w:val="00A77C2C"/>
    <w:rsid w:val="00A8083D"/>
    <w:rsid w:val="00A81253"/>
    <w:rsid w:val="00A81447"/>
    <w:rsid w:val="00A81455"/>
    <w:rsid w:val="00A8186E"/>
    <w:rsid w:val="00A81BF0"/>
    <w:rsid w:val="00A81F8B"/>
    <w:rsid w:val="00A823DB"/>
    <w:rsid w:val="00A827AA"/>
    <w:rsid w:val="00A832E4"/>
    <w:rsid w:val="00A83750"/>
    <w:rsid w:val="00A837D5"/>
    <w:rsid w:val="00A839CA"/>
    <w:rsid w:val="00A83DA4"/>
    <w:rsid w:val="00A8447E"/>
    <w:rsid w:val="00A850F0"/>
    <w:rsid w:val="00A8513B"/>
    <w:rsid w:val="00A8536E"/>
    <w:rsid w:val="00A854B1"/>
    <w:rsid w:val="00A85B8C"/>
    <w:rsid w:val="00A85DA6"/>
    <w:rsid w:val="00A86300"/>
    <w:rsid w:val="00A87347"/>
    <w:rsid w:val="00A87768"/>
    <w:rsid w:val="00A87E0F"/>
    <w:rsid w:val="00A90159"/>
    <w:rsid w:val="00A91B64"/>
    <w:rsid w:val="00A91F8C"/>
    <w:rsid w:val="00A92B2D"/>
    <w:rsid w:val="00A92C24"/>
    <w:rsid w:val="00A93212"/>
    <w:rsid w:val="00A93839"/>
    <w:rsid w:val="00A941DD"/>
    <w:rsid w:val="00A945B1"/>
    <w:rsid w:val="00A948CA"/>
    <w:rsid w:val="00A95327"/>
    <w:rsid w:val="00A953B2"/>
    <w:rsid w:val="00A95C02"/>
    <w:rsid w:val="00A96A34"/>
    <w:rsid w:val="00A96A4F"/>
    <w:rsid w:val="00A96CC3"/>
    <w:rsid w:val="00A9751B"/>
    <w:rsid w:val="00A976C7"/>
    <w:rsid w:val="00A979C8"/>
    <w:rsid w:val="00A97F76"/>
    <w:rsid w:val="00AA0716"/>
    <w:rsid w:val="00AA0B5B"/>
    <w:rsid w:val="00AA1553"/>
    <w:rsid w:val="00AA15FA"/>
    <w:rsid w:val="00AA1795"/>
    <w:rsid w:val="00AA1EC3"/>
    <w:rsid w:val="00AA1EE4"/>
    <w:rsid w:val="00AA2028"/>
    <w:rsid w:val="00AA2798"/>
    <w:rsid w:val="00AA2C71"/>
    <w:rsid w:val="00AA2FAF"/>
    <w:rsid w:val="00AA33A2"/>
    <w:rsid w:val="00AA36C8"/>
    <w:rsid w:val="00AA3914"/>
    <w:rsid w:val="00AA391E"/>
    <w:rsid w:val="00AA4897"/>
    <w:rsid w:val="00AA5366"/>
    <w:rsid w:val="00AA5831"/>
    <w:rsid w:val="00AA5A92"/>
    <w:rsid w:val="00AA5B74"/>
    <w:rsid w:val="00AA6707"/>
    <w:rsid w:val="00AA672A"/>
    <w:rsid w:val="00AA687D"/>
    <w:rsid w:val="00AA6CFC"/>
    <w:rsid w:val="00AB0329"/>
    <w:rsid w:val="00AB087C"/>
    <w:rsid w:val="00AB1453"/>
    <w:rsid w:val="00AB1AD4"/>
    <w:rsid w:val="00AB20C5"/>
    <w:rsid w:val="00AB2344"/>
    <w:rsid w:val="00AB2722"/>
    <w:rsid w:val="00AB3580"/>
    <w:rsid w:val="00AB3631"/>
    <w:rsid w:val="00AB37D5"/>
    <w:rsid w:val="00AB3FF7"/>
    <w:rsid w:val="00AB47AA"/>
    <w:rsid w:val="00AB4B1B"/>
    <w:rsid w:val="00AB4D52"/>
    <w:rsid w:val="00AB5320"/>
    <w:rsid w:val="00AB5359"/>
    <w:rsid w:val="00AB559C"/>
    <w:rsid w:val="00AB55D2"/>
    <w:rsid w:val="00AB5759"/>
    <w:rsid w:val="00AB5807"/>
    <w:rsid w:val="00AB590B"/>
    <w:rsid w:val="00AB5A05"/>
    <w:rsid w:val="00AB675A"/>
    <w:rsid w:val="00AB6B4A"/>
    <w:rsid w:val="00AB7B51"/>
    <w:rsid w:val="00AC055A"/>
    <w:rsid w:val="00AC0A71"/>
    <w:rsid w:val="00AC0D84"/>
    <w:rsid w:val="00AC11CD"/>
    <w:rsid w:val="00AC1BE0"/>
    <w:rsid w:val="00AC1D29"/>
    <w:rsid w:val="00AC2182"/>
    <w:rsid w:val="00AC2AB0"/>
    <w:rsid w:val="00AC2C65"/>
    <w:rsid w:val="00AC3C13"/>
    <w:rsid w:val="00AC4D46"/>
    <w:rsid w:val="00AC4DD7"/>
    <w:rsid w:val="00AC52B9"/>
    <w:rsid w:val="00AC547A"/>
    <w:rsid w:val="00AC57C2"/>
    <w:rsid w:val="00AC5DFB"/>
    <w:rsid w:val="00AC5F10"/>
    <w:rsid w:val="00AC60C6"/>
    <w:rsid w:val="00AC6640"/>
    <w:rsid w:val="00AC6919"/>
    <w:rsid w:val="00AC695A"/>
    <w:rsid w:val="00AC6981"/>
    <w:rsid w:val="00AC6A6F"/>
    <w:rsid w:val="00AC6B0A"/>
    <w:rsid w:val="00AC6EE1"/>
    <w:rsid w:val="00AC6F47"/>
    <w:rsid w:val="00AC70FA"/>
    <w:rsid w:val="00AC7B66"/>
    <w:rsid w:val="00AC7E20"/>
    <w:rsid w:val="00AD0114"/>
    <w:rsid w:val="00AD0C78"/>
    <w:rsid w:val="00AD0C7C"/>
    <w:rsid w:val="00AD0E66"/>
    <w:rsid w:val="00AD1675"/>
    <w:rsid w:val="00AD1D29"/>
    <w:rsid w:val="00AD1E07"/>
    <w:rsid w:val="00AD29B3"/>
    <w:rsid w:val="00AD2D83"/>
    <w:rsid w:val="00AD2DF4"/>
    <w:rsid w:val="00AD335E"/>
    <w:rsid w:val="00AD35BB"/>
    <w:rsid w:val="00AD396E"/>
    <w:rsid w:val="00AD3CB8"/>
    <w:rsid w:val="00AD3F1A"/>
    <w:rsid w:val="00AD406A"/>
    <w:rsid w:val="00AD4390"/>
    <w:rsid w:val="00AD4878"/>
    <w:rsid w:val="00AD5D45"/>
    <w:rsid w:val="00AD62D9"/>
    <w:rsid w:val="00AD62EF"/>
    <w:rsid w:val="00AD6A53"/>
    <w:rsid w:val="00AD713A"/>
    <w:rsid w:val="00AD72AB"/>
    <w:rsid w:val="00AD7428"/>
    <w:rsid w:val="00AD780B"/>
    <w:rsid w:val="00AD792A"/>
    <w:rsid w:val="00AD7C0F"/>
    <w:rsid w:val="00AD7EDD"/>
    <w:rsid w:val="00AE0377"/>
    <w:rsid w:val="00AE04E5"/>
    <w:rsid w:val="00AE07F3"/>
    <w:rsid w:val="00AE08A3"/>
    <w:rsid w:val="00AE095C"/>
    <w:rsid w:val="00AE09BC"/>
    <w:rsid w:val="00AE0D0E"/>
    <w:rsid w:val="00AE0F69"/>
    <w:rsid w:val="00AE1092"/>
    <w:rsid w:val="00AE16A8"/>
    <w:rsid w:val="00AE19E2"/>
    <w:rsid w:val="00AE1D73"/>
    <w:rsid w:val="00AE2018"/>
    <w:rsid w:val="00AE2A12"/>
    <w:rsid w:val="00AE2F32"/>
    <w:rsid w:val="00AE32D5"/>
    <w:rsid w:val="00AE38CB"/>
    <w:rsid w:val="00AE393C"/>
    <w:rsid w:val="00AE3CF4"/>
    <w:rsid w:val="00AE47FD"/>
    <w:rsid w:val="00AE4A9E"/>
    <w:rsid w:val="00AE4F31"/>
    <w:rsid w:val="00AE5060"/>
    <w:rsid w:val="00AE5369"/>
    <w:rsid w:val="00AE5B27"/>
    <w:rsid w:val="00AE61F4"/>
    <w:rsid w:val="00AE65F4"/>
    <w:rsid w:val="00AE680F"/>
    <w:rsid w:val="00AE6820"/>
    <w:rsid w:val="00AE68D4"/>
    <w:rsid w:val="00AE6CD8"/>
    <w:rsid w:val="00AE6EB4"/>
    <w:rsid w:val="00AF04B9"/>
    <w:rsid w:val="00AF0FF1"/>
    <w:rsid w:val="00AF15E9"/>
    <w:rsid w:val="00AF1B6D"/>
    <w:rsid w:val="00AF1EF5"/>
    <w:rsid w:val="00AF2D19"/>
    <w:rsid w:val="00AF2D87"/>
    <w:rsid w:val="00AF30E1"/>
    <w:rsid w:val="00AF31B0"/>
    <w:rsid w:val="00AF3286"/>
    <w:rsid w:val="00AF3953"/>
    <w:rsid w:val="00AF3FB3"/>
    <w:rsid w:val="00AF41E2"/>
    <w:rsid w:val="00AF456F"/>
    <w:rsid w:val="00AF476E"/>
    <w:rsid w:val="00AF499C"/>
    <w:rsid w:val="00AF4A5C"/>
    <w:rsid w:val="00AF4AEB"/>
    <w:rsid w:val="00AF5034"/>
    <w:rsid w:val="00AF508B"/>
    <w:rsid w:val="00AF5111"/>
    <w:rsid w:val="00AF522E"/>
    <w:rsid w:val="00AF569B"/>
    <w:rsid w:val="00AF5D9D"/>
    <w:rsid w:val="00AF6184"/>
    <w:rsid w:val="00AF6340"/>
    <w:rsid w:val="00AF6522"/>
    <w:rsid w:val="00AF6713"/>
    <w:rsid w:val="00AF680D"/>
    <w:rsid w:val="00AF6E0E"/>
    <w:rsid w:val="00AF7B21"/>
    <w:rsid w:val="00AF7B94"/>
    <w:rsid w:val="00B002F8"/>
    <w:rsid w:val="00B00AAE"/>
    <w:rsid w:val="00B00E5A"/>
    <w:rsid w:val="00B00FCE"/>
    <w:rsid w:val="00B017C1"/>
    <w:rsid w:val="00B017C8"/>
    <w:rsid w:val="00B01C32"/>
    <w:rsid w:val="00B0276D"/>
    <w:rsid w:val="00B04BF1"/>
    <w:rsid w:val="00B04DB1"/>
    <w:rsid w:val="00B04DB4"/>
    <w:rsid w:val="00B04DF7"/>
    <w:rsid w:val="00B05066"/>
    <w:rsid w:val="00B05280"/>
    <w:rsid w:val="00B053C2"/>
    <w:rsid w:val="00B053D3"/>
    <w:rsid w:val="00B05EED"/>
    <w:rsid w:val="00B05FF1"/>
    <w:rsid w:val="00B061FF"/>
    <w:rsid w:val="00B07A4C"/>
    <w:rsid w:val="00B07C8B"/>
    <w:rsid w:val="00B07EA8"/>
    <w:rsid w:val="00B1012C"/>
    <w:rsid w:val="00B10586"/>
    <w:rsid w:val="00B10A8F"/>
    <w:rsid w:val="00B10C3E"/>
    <w:rsid w:val="00B10C9C"/>
    <w:rsid w:val="00B10CC1"/>
    <w:rsid w:val="00B11089"/>
    <w:rsid w:val="00B11D00"/>
    <w:rsid w:val="00B12072"/>
    <w:rsid w:val="00B123E6"/>
    <w:rsid w:val="00B12BC4"/>
    <w:rsid w:val="00B13094"/>
    <w:rsid w:val="00B131B4"/>
    <w:rsid w:val="00B13511"/>
    <w:rsid w:val="00B13C23"/>
    <w:rsid w:val="00B14C62"/>
    <w:rsid w:val="00B1534B"/>
    <w:rsid w:val="00B1567D"/>
    <w:rsid w:val="00B15AF0"/>
    <w:rsid w:val="00B161B3"/>
    <w:rsid w:val="00B165F0"/>
    <w:rsid w:val="00B16C95"/>
    <w:rsid w:val="00B172E2"/>
    <w:rsid w:val="00B1736E"/>
    <w:rsid w:val="00B1795D"/>
    <w:rsid w:val="00B17A0C"/>
    <w:rsid w:val="00B203D6"/>
    <w:rsid w:val="00B2045C"/>
    <w:rsid w:val="00B20D22"/>
    <w:rsid w:val="00B20E3D"/>
    <w:rsid w:val="00B20F85"/>
    <w:rsid w:val="00B21A38"/>
    <w:rsid w:val="00B21C61"/>
    <w:rsid w:val="00B221E7"/>
    <w:rsid w:val="00B23073"/>
    <w:rsid w:val="00B233A2"/>
    <w:rsid w:val="00B23A1D"/>
    <w:rsid w:val="00B23C5B"/>
    <w:rsid w:val="00B2431E"/>
    <w:rsid w:val="00B2436A"/>
    <w:rsid w:val="00B24C0E"/>
    <w:rsid w:val="00B25541"/>
    <w:rsid w:val="00B255A3"/>
    <w:rsid w:val="00B25617"/>
    <w:rsid w:val="00B25901"/>
    <w:rsid w:val="00B259CD"/>
    <w:rsid w:val="00B2632A"/>
    <w:rsid w:val="00B2682C"/>
    <w:rsid w:val="00B2704D"/>
    <w:rsid w:val="00B270C6"/>
    <w:rsid w:val="00B27A6B"/>
    <w:rsid w:val="00B30DB8"/>
    <w:rsid w:val="00B31096"/>
    <w:rsid w:val="00B31615"/>
    <w:rsid w:val="00B31752"/>
    <w:rsid w:val="00B319BF"/>
    <w:rsid w:val="00B319FA"/>
    <w:rsid w:val="00B3313B"/>
    <w:rsid w:val="00B33D96"/>
    <w:rsid w:val="00B3402C"/>
    <w:rsid w:val="00B3419A"/>
    <w:rsid w:val="00B34C24"/>
    <w:rsid w:val="00B35370"/>
    <w:rsid w:val="00B35404"/>
    <w:rsid w:val="00B35578"/>
    <w:rsid w:val="00B35A2B"/>
    <w:rsid w:val="00B35CD6"/>
    <w:rsid w:val="00B35D31"/>
    <w:rsid w:val="00B3606B"/>
    <w:rsid w:val="00B3608C"/>
    <w:rsid w:val="00B36E75"/>
    <w:rsid w:val="00B371A2"/>
    <w:rsid w:val="00B37AA7"/>
    <w:rsid w:val="00B37C4E"/>
    <w:rsid w:val="00B40105"/>
    <w:rsid w:val="00B40893"/>
    <w:rsid w:val="00B40964"/>
    <w:rsid w:val="00B40C73"/>
    <w:rsid w:val="00B40CDC"/>
    <w:rsid w:val="00B419FD"/>
    <w:rsid w:val="00B42221"/>
    <w:rsid w:val="00B42557"/>
    <w:rsid w:val="00B439D4"/>
    <w:rsid w:val="00B43D82"/>
    <w:rsid w:val="00B44B18"/>
    <w:rsid w:val="00B44BE4"/>
    <w:rsid w:val="00B44D6B"/>
    <w:rsid w:val="00B44D6E"/>
    <w:rsid w:val="00B46864"/>
    <w:rsid w:val="00B46B36"/>
    <w:rsid w:val="00B46D47"/>
    <w:rsid w:val="00B46D74"/>
    <w:rsid w:val="00B46E9A"/>
    <w:rsid w:val="00B46F86"/>
    <w:rsid w:val="00B47397"/>
    <w:rsid w:val="00B47D8C"/>
    <w:rsid w:val="00B501C1"/>
    <w:rsid w:val="00B503B4"/>
    <w:rsid w:val="00B5076E"/>
    <w:rsid w:val="00B507F1"/>
    <w:rsid w:val="00B50E12"/>
    <w:rsid w:val="00B5199B"/>
    <w:rsid w:val="00B51B99"/>
    <w:rsid w:val="00B51E45"/>
    <w:rsid w:val="00B52A70"/>
    <w:rsid w:val="00B52DE6"/>
    <w:rsid w:val="00B52E24"/>
    <w:rsid w:val="00B532DE"/>
    <w:rsid w:val="00B53546"/>
    <w:rsid w:val="00B535C1"/>
    <w:rsid w:val="00B538C6"/>
    <w:rsid w:val="00B54074"/>
    <w:rsid w:val="00B54A11"/>
    <w:rsid w:val="00B54CCC"/>
    <w:rsid w:val="00B55D46"/>
    <w:rsid w:val="00B55D59"/>
    <w:rsid w:val="00B55F2F"/>
    <w:rsid w:val="00B560BE"/>
    <w:rsid w:val="00B566AE"/>
    <w:rsid w:val="00B56A17"/>
    <w:rsid w:val="00B56F04"/>
    <w:rsid w:val="00B5715F"/>
    <w:rsid w:val="00B57176"/>
    <w:rsid w:val="00B57820"/>
    <w:rsid w:val="00B605AC"/>
    <w:rsid w:val="00B607FB"/>
    <w:rsid w:val="00B608F1"/>
    <w:rsid w:val="00B61996"/>
    <w:rsid w:val="00B61B92"/>
    <w:rsid w:val="00B61C35"/>
    <w:rsid w:val="00B620E4"/>
    <w:rsid w:val="00B6284E"/>
    <w:rsid w:val="00B62CFE"/>
    <w:rsid w:val="00B62EE9"/>
    <w:rsid w:val="00B6393E"/>
    <w:rsid w:val="00B63960"/>
    <w:rsid w:val="00B63C03"/>
    <w:rsid w:val="00B64013"/>
    <w:rsid w:val="00B658C4"/>
    <w:rsid w:val="00B658CA"/>
    <w:rsid w:val="00B659AA"/>
    <w:rsid w:val="00B65D0F"/>
    <w:rsid w:val="00B65ED9"/>
    <w:rsid w:val="00B6629B"/>
    <w:rsid w:val="00B66817"/>
    <w:rsid w:val="00B66EE5"/>
    <w:rsid w:val="00B6730E"/>
    <w:rsid w:val="00B67547"/>
    <w:rsid w:val="00B67610"/>
    <w:rsid w:val="00B67A42"/>
    <w:rsid w:val="00B67F8A"/>
    <w:rsid w:val="00B70DB3"/>
    <w:rsid w:val="00B72347"/>
    <w:rsid w:val="00B7377C"/>
    <w:rsid w:val="00B744AC"/>
    <w:rsid w:val="00B74B22"/>
    <w:rsid w:val="00B757D5"/>
    <w:rsid w:val="00B75C9A"/>
    <w:rsid w:val="00B75D8E"/>
    <w:rsid w:val="00B7698D"/>
    <w:rsid w:val="00B76BDD"/>
    <w:rsid w:val="00B77318"/>
    <w:rsid w:val="00B7732B"/>
    <w:rsid w:val="00B77522"/>
    <w:rsid w:val="00B807BA"/>
    <w:rsid w:val="00B813E2"/>
    <w:rsid w:val="00B81EC9"/>
    <w:rsid w:val="00B8259D"/>
    <w:rsid w:val="00B831D6"/>
    <w:rsid w:val="00B8342B"/>
    <w:rsid w:val="00B8384A"/>
    <w:rsid w:val="00B83D06"/>
    <w:rsid w:val="00B8412C"/>
    <w:rsid w:val="00B8423F"/>
    <w:rsid w:val="00B8447B"/>
    <w:rsid w:val="00B8471A"/>
    <w:rsid w:val="00B847F5"/>
    <w:rsid w:val="00B858BD"/>
    <w:rsid w:val="00B85A9D"/>
    <w:rsid w:val="00B85DDB"/>
    <w:rsid w:val="00B86367"/>
    <w:rsid w:val="00B86659"/>
    <w:rsid w:val="00B8692E"/>
    <w:rsid w:val="00B86A1F"/>
    <w:rsid w:val="00B86B25"/>
    <w:rsid w:val="00B87612"/>
    <w:rsid w:val="00B87A19"/>
    <w:rsid w:val="00B90F96"/>
    <w:rsid w:val="00B91380"/>
    <w:rsid w:val="00B91435"/>
    <w:rsid w:val="00B91868"/>
    <w:rsid w:val="00B91C1D"/>
    <w:rsid w:val="00B926BD"/>
    <w:rsid w:val="00B928FF"/>
    <w:rsid w:val="00B92B48"/>
    <w:rsid w:val="00B93226"/>
    <w:rsid w:val="00B9352B"/>
    <w:rsid w:val="00B93802"/>
    <w:rsid w:val="00B9399D"/>
    <w:rsid w:val="00B939AB"/>
    <w:rsid w:val="00B93AF2"/>
    <w:rsid w:val="00B93D0F"/>
    <w:rsid w:val="00B9445B"/>
    <w:rsid w:val="00B950EC"/>
    <w:rsid w:val="00B96492"/>
    <w:rsid w:val="00B972BC"/>
    <w:rsid w:val="00B975FC"/>
    <w:rsid w:val="00B978D1"/>
    <w:rsid w:val="00B97900"/>
    <w:rsid w:val="00BA02F7"/>
    <w:rsid w:val="00BA0839"/>
    <w:rsid w:val="00BA090A"/>
    <w:rsid w:val="00BA0FDE"/>
    <w:rsid w:val="00BA1057"/>
    <w:rsid w:val="00BA153F"/>
    <w:rsid w:val="00BA1567"/>
    <w:rsid w:val="00BA16EB"/>
    <w:rsid w:val="00BA1FB8"/>
    <w:rsid w:val="00BA3585"/>
    <w:rsid w:val="00BA3C2E"/>
    <w:rsid w:val="00BA3FCF"/>
    <w:rsid w:val="00BA403A"/>
    <w:rsid w:val="00BA4299"/>
    <w:rsid w:val="00BA4DDE"/>
    <w:rsid w:val="00BA57DD"/>
    <w:rsid w:val="00BA591C"/>
    <w:rsid w:val="00BA5CA8"/>
    <w:rsid w:val="00BA6327"/>
    <w:rsid w:val="00BA661C"/>
    <w:rsid w:val="00BA7D30"/>
    <w:rsid w:val="00BA7FF5"/>
    <w:rsid w:val="00BB02A9"/>
    <w:rsid w:val="00BB095C"/>
    <w:rsid w:val="00BB0B34"/>
    <w:rsid w:val="00BB1344"/>
    <w:rsid w:val="00BB160D"/>
    <w:rsid w:val="00BB1BFA"/>
    <w:rsid w:val="00BB1FD1"/>
    <w:rsid w:val="00BB255B"/>
    <w:rsid w:val="00BB25C6"/>
    <w:rsid w:val="00BB2682"/>
    <w:rsid w:val="00BB2701"/>
    <w:rsid w:val="00BB273D"/>
    <w:rsid w:val="00BB29E5"/>
    <w:rsid w:val="00BB2B42"/>
    <w:rsid w:val="00BB2C00"/>
    <w:rsid w:val="00BB2C16"/>
    <w:rsid w:val="00BB2D7C"/>
    <w:rsid w:val="00BB30B0"/>
    <w:rsid w:val="00BB37D5"/>
    <w:rsid w:val="00BB39D5"/>
    <w:rsid w:val="00BB3FF5"/>
    <w:rsid w:val="00BB4995"/>
    <w:rsid w:val="00BB4B5C"/>
    <w:rsid w:val="00BB5BBA"/>
    <w:rsid w:val="00BB6A20"/>
    <w:rsid w:val="00BB7C26"/>
    <w:rsid w:val="00BB7FCC"/>
    <w:rsid w:val="00BC0564"/>
    <w:rsid w:val="00BC13EA"/>
    <w:rsid w:val="00BC18FB"/>
    <w:rsid w:val="00BC1B42"/>
    <w:rsid w:val="00BC245F"/>
    <w:rsid w:val="00BC2681"/>
    <w:rsid w:val="00BC2758"/>
    <w:rsid w:val="00BC2CF0"/>
    <w:rsid w:val="00BC3205"/>
    <w:rsid w:val="00BC34F1"/>
    <w:rsid w:val="00BC374E"/>
    <w:rsid w:val="00BC3929"/>
    <w:rsid w:val="00BC4790"/>
    <w:rsid w:val="00BC48FA"/>
    <w:rsid w:val="00BC4EF9"/>
    <w:rsid w:val="00BC4F43"/>
    <w:rsid w:val="00BC507A"/>
    <w:rsid w:val="00BC563A"/>
    <w:rsid w:val="00BC5791"/>
    <w:rsid w:val="00BC5C10"/>
    <w:rsid w:val="00BC5F96"/>
    <w:rsid w:val="00BC633C"/>
    <w:rsid w:val="00BC63E0"/>
    <w:rsid w:val="00BC6A6F"/>
    <w:rsid w:val="00BC7054"/>
    <w:rsid w:val="00BC74E3"/>
    <w:rsid w:val="00BC7619"/>
    <w:rsid w:val="00BD00C4"/>
    <w:rsid w:val="00BD02BB"/>
    <w:rsid w:val="00BD0AA5"/>
    <w:rsid w:val="00BD0EFC"/>
    <w:rsid w:val="00BD10BB"/>
    <w:rsid w:val="00BD12F4"/>
    <w:rsid w:val="00BD1435"/>
    <w:rsid w:val="00BD1A8C"/>
    <w:rsid w:val="00BD2054"/>
    <w:rsid w:val="00BD294C"/>
    <w:rsid w:val="00BD30A2"/>
    <w:rsid w:val="00BD3BC3"/>
    <w:rsid w:val="00BD3C01"/>
    <w:rsid w:val="00BD3F7D"/>
    <w:rsid w:val="00BD4548"/>
    <w:rsid w:val="00BD4AAF"/>
    <w:rsid w:val="00BD4E0F"/>
    <w:rsid w:val="00BD544A"/>
    <w:rsid w:val="00BD5D2E"/>
    <w:rsid w:val="00BD6A56"/>
    <w:rsid w:val="00BD6D0D"/>
    <w:rsid w:val="00BD6E82"/>
    <w:rsid w:val="00BD6F38"/>
    <w:rsid w:val="00BD787D"/>
    <w:rsid w:val="00BD7999"/>
    <w:rsid w:val="00BD79A9"/>
    <w:rsid w:val="00BD7F04"/>
    <w:rsid w:val="00BD7F37"/>
    <w:rsid w:val="00BE0087"/>
    <w:rsid w:val="00BE054B"/>
    <w:rsid w:val="00BE160B"/>
    <w:rsid w:val="00BE1D7A"/>
    <w:rsid w:val="00BE24ED"/>
    <w:rsid w:val="00BE2904"/>
    <w:rsid w:val="00BE2B89"/>
    <w:rsid w:val="00BE2DD3"/>
    <w:rsid w:val="00BE3AAC"/>
    <w:rsid w:val="00BE3CD8"/>
    <w:rsid w:val="00BE3F5E"/>
    <w:rsid w:val="00BE5119"/>
    <w:rsid w:val="00BE575B"/>
    <w:rsid w:val="00BE5A12"/>
    <w:rsid w:val="00BE5A51"/>
    <w:rsid w:val="00BE5D5C"/>
    <w:rsid w:val="00BE6269"/>
    <w:rsid w:val="00BE649A"/>
    <w:rsid w:val="00BE6F45"/>
    <w:rsid w:val="00BE6F48"/>
    <w:rsid w:val="00BE6FF0"/>
    <w:rsid w:val="00BE70FA"/>
    <w:rsid w:val="00BE7266"/>
    <w:rsid w:val="00BE733D"/>
    <w:rsid w:val="00BE7801"/>
    <w:rsid w:val="00BF0037"/>
    <w:rsid w:val="00BF005C"/>
    <w:rsid w:val="00BF01AD"/>
    <w:rsid w:val="00BF16F6"/>
    <w:rsid w:val="00BF1AEE"/>
    <w:rsid w:val="00BF1D5F"/>
    <w:rsid w:val="00BF1DB4"/>
    <w:rsid w:val="00BF20FE"/>
    <w:rsid w:val="00BF2316"/>
    <w:rsid w:val="00BF2464"/>
    <w:rsid w:val="00BF269B"/>
    <w:rsid w:val="00BF342C"/>
    <w:rsid w:val="00BF3E1E"/>
    <w:rsid w:val="00BF3EEB"/>
    <w:rsid w:val="00BF3F6B"/>
    <w:rsid w:val="00BF4312"/>
    <w:rsid w:val="00BF4513"/>
    <w:rsid w:val="00BF4857"/>
    <w:rsid w:val="00BF5057"/>
    <w:rsid w:val="00BF50B8"/>
    <w:rsid w:val="00BF547B"/>
    <w:rsid w:val="00BF5AD2"/>
    <w:rsid w:val="00BF5AE3"/>
    <w:rsid w:val="00BF5B34"/>
    <w:rsid w:val="00BF5FB2"/>
    <w:rsid w:val="00BF6580"/>
    <w:rsid w:val="00BF67F5"/>
    <w:rsid w:val="00BF6876"/>
    <w:rsid w:val="00BF6F72"/>
    <w:rsid w:val="00C00649"/>
    <w:rsid w:val="00C00DB8"/>
    <w:rsid w:val="00C01181"/>
    <w:rsid w:val="00C01327"/>
    <w:rsid w:val="00C016DD"/>
    <w:rsid w:val="00C017DE"/>
    <w:rsid w:val="00C0218A"/>
    <w:rsid w:val="00C021AC"/>
    <w:rsid w:val="00C02395"/>
    <w:rsid w:val="00C03358"/>
    <w:rsid w:val="00C034F0"/>
    <w:rsid w:val="00C03A74"/>
    <w:rsid w:val="00C03BE6"/>
    <w:rsid w:val="00C03F38"/>
    <w:rsid w:val="00C03F5F"/>
    <w:rsid w:val="00C042E2"/>
    <w:rsid w:val="00C0439C"/>
    <w:rsid w:val="00C0469B"/>
    <w:rsid w:val="00C04702"/>
    <w:rsid w:val="00C04963"/>
    <w:rsid w:val="00C04A10"/>
    <w:rsid w:val="00C04AEF"/>
    <w:rsid w:val="00C04B18"/>
    <w:rsid w:val="00C04D4B"/>
    <w:rsid w:val="00C05056"/>
    <w:rsid w:val="00C0553D"/>
    <w:rsid w:val="00C05D17"/>
    <w:rsid w:val="00C05E73"/>
    <w:rsid w:val="00C0676E"/>
    <w:rsid w:val="00C06CEB"/>
    <w:rsid w:val="00C06DBD"/>
    <w:rsid w:val="00C06DD4"/>
    <w:rsid w:val="00C0712A"/>
    <w:rsid w:val="00C0785A"/>
    <w:rsid w:val="00C10662"/>
    <w:rsid w:val="00C108FD"/>
    <w:rsid w:val="00C1117E"/>
    <w:rsid w:val="00C113A3"/>
    <w:rsid w:val="00C117A0"/>
    <w:rsid w:val="00C11B85"/>
    <w:rsid w:val="00C11EED"/>
    <w:rsid w:val="00C12726"/>
    <w:rsid w:val="00C12C62"/>
    <w:rsid w:val="00C12ED8"/>
    <w:rsid w:val="00C13469"/>
    <w:rsid w:val="00C139DA"/>
    <w:rsid w:val="00C13C1A"/>
    <w:rsid w:val="00C13C36"/>
    <w:rsid w:val="00C13F6D"/>
    <w:rsid w:val="00C14624"/>
    <w:rsid w:val="00C14D90"/>
    <w:rsid w:val="00C15BAB"/>
    <w:rsid w:val="00C15BB2"/>
    <w:rsid w:val="00C15F71"/>
    <w:rsid w:val="00C163BB"/>
    <w:rsid w:val="00C165A1"/>
    <w:rsid w:val="00C16DB2"/>
    <w:rsid w:val="00C172A7"/>
    <w:rsid w:val="00C17376"/>
    <w:rsid w:val="00C17496"/>
    <w:rsid w:val="00C177B0"/>
    <w:rsid w:val="00C17842"/>
    <w:rsid w:val="00C17D6C"/>
    <w:rsid w:val="00C20459"/>
    <w:rsid w:val="00C20A4A"/>
    <w:rsid w:val="00C21BC2"/>
    <w:rsid w:val="00C220D7"/>
    <w:rsid w:val="00C223CA"/>
    <w:rsid w:val="00C22B54"/>
    <w:rsid w:val="00C22F6C"/>
    <w:rsid w:val="00C22FB4"/>
    <w:rsid w:val="00C2469F"/>
    <w:rsid w:val="00C24C53"/>
    <w:rsid w:val="00C251EC"/>
    <w:rsid w:val="00C257C9"/>
    <w:rsid w:val="00C25964"/>
    <w:rsid w:val="00C25E8E"/>
    <w:rsid w:val="00C267EF"/>
    <w:rsid w:val="00C276A1"/>
    <w:rsid w:val="00C276F4"/>
    <w:rsid w:val="00C27DEC"/>
    <w:rsid w:val="00C27E4F"/>
    <w:rsid w:val="00C27F76"/>
    <w:rsid w:val="00C3042D"/>
    <w:rsid w:val="00C30B4A"/>
    <w:rsid w:val="00C30BD9"/>
    <w:rsid w:val="00C312F0"/>
    <w:rsid w:val="00C31391"/>
    <w:rsid w:val="00C3145A"/>
    <w:rsid w:val="00C31AC9"/>
    <w:rsid w:val="00C32134"/>
    <w:rsid w:val="00C3323E"/>
    <w:rsid w:val="00C3338B"/>
    <w:rsid w:val="00C33CBC"/>
    <w:rsid w:val="00C33CE6"/>
    <w:rsid w:val="00C33DB9"/>
    <w:rsid w:val="00C3526E"/>
    <w:rsid w:val="00C3591E"/>
    <w:rsid w:val="00C363E6"/>
    <w:rsid w:val="00C363FF"/>
    <w:rsid w:val="00C36443"/>
    <w:rsid w:val="00C36913"/>
    <w:rsid w:val="00C36BC7"/>
    <w:rsid w:val="00C36DBA"/>
    <w:rsid w:val="00C3774A"/>
    <w:rsid w:val="00C37B8E"/>
    <w:rsid w:val="00C40413"/>
    <w:rsid w:val="00C405E5"/>
    <w:rsid w:val="00C4067D"/>
    <w:rsid w:val="00C409C1"/>
    <w:rsid w:val="00C41232"/>
    <w:rsid w:val="00C41882"/>
    <w:rsid w:val="00C41A15"/>
    <w:rsid w:val="00C41A50"/>
    <w:rsid w:val="00C42742"/>
    <w:rsid w:val="00C42756"/>
    <w:rsid w:val="00C431BF"/>
    <w:rsid w:val="00C4337E"/>
    <w:rsid w:val="00C433C5"/>
    <w:rsid w:val="00C43F67"/>
    <w:rsid w:val="00C443D4"/>
    <w:rsid w:val="00C44916"/>
    <w:rsid w:val="00C44E23"/>
    <w:rsid w:val="00C44EFB"/>
    <w:rsid w:val="00C45121"/>
    <w:rsid w:val="00C452B0"/>
    <w:rsid w:val="00C45C0A"/>
    <w:rsid w:val="00C45C2B"/>
    <w:rsid w:val="00C46B15"/>
    <w:rsid w:val="00C46F99"/>
    <w:rsid w:val="00C479A4"/>
    <w:rsid w:val="00C47A78"/>
    <w:rsid w:val="00C47B4D"/>
    <w:rsid w:val="00C47D86"/>
    <w:rsid w:val="00C5084E"/>
    <w:rsid w:val="00C50F45"/>
    <w:rsid w:val="00C51418"/>
    <w:rsid w:val="00C5176D"/>
    <w:rsid w:val="00C520D0"/>
    <w:rsid w:val="00C524D2"/>
    <w:rsid w:val="00C5269E"/>
    <w:rsid w:val="00C52B0A"/>
    <w:rsid w:val="00C53C57"/>
    <w:rsid w:val="00C54122"/>
    <w:rsid w:val="00C542AD"/>
    <w:rsid w:val="00C542D4"/>
    <w:rsid w:val="00C551C3"/>
    <w:rsid w:val="00C55269"/>
    <w:rsid w:val="00C565E6"/>
    <w:rsid w:val="00C56833"/>
    <w:rsid w:val="00C56FA9"/>
    <w:rsid w:val="00C57862"/>
    <w:rsid w:val="00C60124"/>
    <w:rsid w:val="00C608D0"/>
    <w:rsid w:val="00C60DB9"/>
    <w:rsid w:val="00C60EF4"/>
    <w:rsid w:val="00C61E0E"/>
    <w:rsid w:val="00C634A4"/>
    <w:rsid w:val="00C63E3B"/>
    <w:rsid w:val="00C63FCE"/>
    <w:rsid w:val="00C64167"/>
    <w:rsid w:val="00C65012"/>
    <w:rsid w:val="00C6650C"/>
    <w:rsid w:val="00C6657E"/>
    <w:rsid w:val="00C666FC"/>
    <w:rsid w:val="00C66931"/>
    <w:rsid w:val="00C66E85"/>
    <w:rsid w:val="00C66FD8"/>
    <w:rsid w:val="00C6718F"/>
    <w:rsid w:val="00C67435"/>
    <w:rsid w:val="00C678E9"/>
    <w:rsid w:val="00C679ED"/>
    <w:rsid w:val="00C67D90"/>
    <w:rsid w:val="00C7023F"/>
    <w:rsid w:val="00C70290"/>
    <w:rsid w:val="00C702D9"/>
    <w:rsid w:val="00C7094E"/>
    <w:rsid w:val="00C70AB0"/>
    <w:rsid w:val="00C713F0"/>
    <w:rsid w:val="00C7195C"/>
    <w:rsid w:val="00C71C52"/>
    <w:rsid w:val="00C72169"/>
    <w:rsid w:val="00C72850"/>
    <w:rsid w:val="00C7288C"/>
    <w:rsid w:val="00C73283"/>
    <w:rsid w:val="00C739FF"/>
    <w:rsid w:val="00C74408"/>
    <w:rsid w:val="00C7452F"/>
    <w:rsid w:val="00C74924"/>
    <w:rsid w:val="00C74AEA"/>
    <w:rsid w:val="00C74DDC"/>
    <w:rsid w:val="00C75376"/>
    <w:rsid w:val="00C755EF"/>
    <w:rsid w:val="00C75806"/>
    <w:rsid w:val="00C766CF"/>
    <w:rsid w:val="00C76D82"/>
    <w:rsid w:val="00C76F5B"/>
    <w:rsid w:val="00C7704E"/>
    <w:rsid w:val="00C77448"/>
    <w:rsid w:val="00C77D20"/>
    <w:rsid w:val="00C8036E"/>
    <w:rsid w:val="00C80BCA"/>
    <w:rsid w:val="00C80CAC"/>
    <w:rsid w:val="00C815FA"/>
    <w:rsid w:val="00C81717"/>
    <w:rsid w:val="00C81A2C"/>
    <w:rsid w:val="00C81A37"/>
    <w:rsid w:val="00C81CD6"/>
    <w:rsid w:val="00C81D45"/>
    <w:rsid w:val="00C81F12"/>
    <w:rsid w:val="00C8231B"/>
    <w:rsid w:val="00C823E0"/>
    <w:rsid w:val="00C827BA"/>
    <w:rsid w:val="00C828A3"/>
    <w:rsid w:val="00C82FEC"/>
    <w:rsid w:val="00C83064"/>
    <w:rsid w:val="00C83520"/>
    <w:rsid w:val="00C8361D"/>
    <w:rsid w:val="00C83A75"/>
    <w:rsid w:val="00C8452D"/>
    <w:rsid w:val="00C846F9"/>
    <w:rsid w:val="00C85894"/>
    <w:rsid w:val="00C858B4"/>
    <w:rsid w:val="00C85F92"/>
    <w:rsid w:val="00C85FCB"/>
    <w:rsid w:val="00C85FE9"/>
    <w:rsid w:val="00C86125"/>
    <w:rsid w:val="00C861BB"/>
    <w:rsid w:val="00C8676A"/>
    <w:rsid w:val="00C86FF4"/>
    <w:rsid w:val="00C87419"/>
    <w:rsid w:val="00C87EF3"/>
    <w:rsid w:val="00C90697"/>
    <w:rsid w:val="00C90BC8"/>
    <w:rsid w:val="00C90C12"/>
    <w:rsid w:val="00C9206F"/>
    <w:rsid w:val="00C923DD"/>
    <w:rsid w:val="00C925E1"/>
    <w:rsid w:val="00C92A54"/>
    <w:rsid w:val="00C92CC3"/>
    <w:rsid w:val="00C92D67"/>
    <w:rsid w:val="00C938B6"/>
    <w:rsid w:val="00C93AC3"/>
    <w:rsid w:val="00C93CCA"/>
    <w:rsid w:val="00C9401B"/>
    <w:rsid w:val="00C940DA"/>
    <w:rsid w:val="00C940FB"/>
    <w:rsid w:val="00C94143"/>
    <w:rsid w:val="00C941DF"/>
    <w:rsid w:val="00C944C5"/>
    <w:rsid w:val="00C950FD"/>
    <w:rsid w:val="00C95CB4"/>
    <w:rsid w:val="00C95E89"/>
    <w:rsid w:val="00C95F8C"/>
    <w:rsid w:val="00C961D3"/>
    <w:rsid w:val="00C96691"/>
    <w:rsid w:val="00C9707B"/>
    <w:rsid w:val="00C9757A"/>
    <w:rsid w:val="00C97A52"/>
    <w:rsid w:val="00CA133B"/>
    <w:rsid w:val="00CA18B0"/>
    <w:rsid w:val="00CA1AFE"/>
    <w:rsid w:val="00CA23D1"/>
    <w:rsid w:val="00CA266E"/>
    <w:rsid w:val="00CA35DD"/>
    <w:rsid w:val="00CA3638"/>
    <w:rsid w:val="00CA3774"/>
    <w:rsid w:val="00CA3878"/>
    <w:rsid w:val="00CA4162"/>
    <w:rsid w:val="00CA4283"/>
    <w:rsid w:val="00CA442F"/>
    <w:rsid w:val="00CA4768"/>
    <w:rsid w:val="00CA47D8"/>
    <w:rsid w:val="00CA4A3D"/>
    <w:rsid w:val="00CA4E8A"/>
    <w:rsid w:val="00CA4ED5"/>
    <w:rsid w:val="00CA5148"/>
    <w:rsid w:val="00CA6512"/>
    <w:rsid w:val="00CA6D92"/>
    <w:rsid w:val="00CA7045"/>
    <w:rsid w:val="00CA7169"/>
    <w:rsid w:val="00CA78B7"/>
    <w:rsid w:val="00CA7B56"/>
    <w:rsid w:val="00CA7CE9"/>
    <w:rsid w:val="00CA7EDF"/>
    <w:rsid w:val="00CA7FD4"/>
    <w:rsid w:val="00CB01B5"/>
    <w:rsid w:val="00CB0867"/>
    <w:rsid w:val="00CB0A6A"/>
    <w:rsid w:val="00CB0A79"/>
    <w:rsid w:val="00CB0FA0"/>
    <w:rsid w:val="00CB170F"/>
    <w:rsid w:val="00CB28AE"/>
    <w:rsid w:val="00CB30E5"/>
    <w:rsid w:val="00CB3FC1"/>
    <w:rsid w:val="00CB4237"/>
    <w:rsid w:val="00CB442E"/>
    <w:rsid w:val="00CB4C8F"/>
    <w:rsid w:val="00CB4E6D"/>
    <w:rsid w:val="00CB523D"/>
    <w:rsid w:val="00CB5428"/>
    <w:rsid w:val="00CB5FB5"/>
    <w:rsid w:val="00CB669A"/>
    <w:rsid w:val="00CB6ACB"/>
    <w:rsid w:val="00CB6D40"/>
    <w:rsid w:val="00CB6E6C"/>
    <w:rsid w:val="00CB73B0"/>
    <w:rsid w:val="00CB7A06"/>
    <w:rsid w:val="00CC0B73"/>
    <w:rsid w:val="00CC0BCF"/>
    <w:rsid w:val="00CC1114"/>
    <w:rsid w:val="00CC11A4"/>
    <w:rsid w:val="00CC236A"/>
    <w:rsid w:val="00CC2A8D"/>
    <w:rsid w:val="00CC2B69"/>
    <w:rsid w:val="00CC31F8"/>
    <w:rsid w:val="00CC37AC"/>
    <w:rsid w:val="00CC3953"/>
    <w:rsid w:val="00CC39AF"/>
    <w:rsid w:val="00CC3B7C"/>
    <w:rsid w:val="00CC4253"/>
    <w:rsid w:val="00CC448C"/>
    <w:rsid w:val="00CC4723"/>
    <w:rsid w:val="00CC4F23"/>
    <w:rsid w:val="00CC5058"/>
    <w:rsid w:val="00CC5250"/>
    <w:rsid w:val="00CC545D"/>
    <w:rsid w:val="00CC548D"/>
    <w:rsid w:val="00CC57CE"/>
    <w:rsid w:val="00CC5B17"/>
    <w:rsid w:val="00CC5C1E"/>
    <w:rsid w:val="00CC60EB"/>
    <w:rsid w:val="00CC6132"/>
    <w:rsid w:val="00CC61DE"/>
    <w:rsid w:val="00CC6643"/>
    <w:rsid w:val="00CC70AF"/>
    <w:rsid w:val="00CC7D80"/>
    <w:rsid w:val="00CD0590"/>
    <w:rsid w:val="00CD0632"/>
    <w:rsid w:val="00CD0800"/>
    <w:rsid w:val="00CD19AB"/>
    <w:rsid w:val="00CD1B24"/>
    <w:rsid w:val="00CD200E"/>
    <w:rsid w:val="00CD2246"/>
    <w:rsid w:val="00CD2EF5"/>
    <w:rsid w:val="00CD343B"/>
    <w:rsid w:val="00CD3AA6"/>
    <w:rsid w:val="00CD40CB"/>
    <w:rsid w:val="00CD4961"/>
    <w:rsid w:val="00CD4B4A"/>
    <w:rsid w:val="00CD4BD9"/>
    <w:rsid w:val="00CD4C4A"/>
    <w:rsid w:val="00CD5039"/>
    <w:rsid w:val="00CD56A7"/>
    <w:rsid w:val="00CD56B2"/>
    <w:rsid w:val="00CD590D"/>
    <w:rsid w:val="00CD5B8D"/>
    <w:rsid w:val="00CD5B8E"/>
    <w:rsid w:val="00CD62D0"/>
    <w:rsid w:val="00CD637E"/>
    <w:rsid w:val="00CD6515"/>
    <w:rsid w:val="00CD67C2"/>
    <w:rsid w:val="00CD6C94"/>
    <w:rsid w:val="00CD6F74"/>
    <w:rsid w:val="00CD7909"/>
    <w:rsid w:val="00CD7A68"/>
    <w:rsid w:val="00CE0123"/>
    <w:rsid w:val="00CE0364"/>
    <w:rsid w:val="00CE03A6"/>
    <w:rsid w:val="00CE05B6"/>
    <w:rsid w:val="00CE08F0"/>
    <w:rsid w:val="00CE1012"/>
    <w:rsid w:val="00CE27BE"/>
    <w:rsid w:val="00CE2BFF"/>
    <w:rsid w:val="00CE30A6"/>
    <w:rsid w:val="00CE3784"/>
    <w:rsid w:val="00CE3FCF"/>
    <w:rsid w:val="00CE45FC"/>
    <w:rsid w:val="00CE4721"/>
    <w:rsid w:val="00CE4D22"/>
    <w:rsid w:val="00CE4DEA"/>
    <w:rsid w:val="00CE54B6"/>
    <w:rsid w:val="00CE5C09"/>
    <w:rsid w:val="00CE69B8"/>
    <w:rsid w:val="00CE6C08"/>
    <w:rsid w:val="00CE6D20"/>
    <w:rsid w:val="00CE79A2"/>
    <w:rsid w:val="00CE7D5D"/>
    <w:rsid w:val="00CF06A8"/>
    <w:rsid w:val="00CF085A"/>
    <w:rsid w:val="00CF0BE1"/>
    <w:rsid w:val="00CF0D08"/>
    <w:rsid w:val="00CF0D69"/>
    <w:rsid w:val="00CF1224"/>
    <w:rsid w:val="00CF18C4"/>
    <w:rsid w:val="00CF192B"/>
    <w:rsid w:val="00CF2696"/>
    <w:rsid w:val="00CF2C1C"/>
    <w:rsid w:val="00CF2C54"/>
    <w:rsid w:val="00CF327F"/>
    <w:rsid w:val="00CF32E1"/>
    <w:rsid w:val="00CF3324"/>
    <w:rsid w:val="00CF37C8"/>
    <w:rsid w:val="00CF37DC"/>
    <w:rsid w:val="00CF3B05"/>
    <w:rsid w:val="00CF400F"/>
    <w:rsid w:val="00CF4180"/>
    <w:rsid w:val="00CF4496"/>
    <w:rsid w:val="00CF4B0F"/>
    <w:rsid w:val="00CF4F36"/>
    <w:rsid w:val="00CF5A8E"/>
    <w:rsid w:val="00CF5DB3"/>
    <w:rsid w:val="00CF5E85"/>
    <w:rsid w:val="00CF66D1"/>
    <w:rsid w:val="00CF744B"/>
    <w:rsid w:val="00CF746C"/>
    <w:rsid w:val="00D008F4"/>
    <w:rsid w:val="00D00A05"/>
    <w:rsid w:val="00D01548"/>
    <w:rsid w:val="00D0156E"/>
    <w:rsid w:val="00D01BCC"/>
    <w:rsid w:val="00D02A5D"/>
    <w:rsid w:val="00D03784"/>
    <w:rsid w:val="00D03965"/>
    <w:rsid w:val="00D0441B"/>
    <w:rsid w:val="00D0473C"/>
    <w:rsid w:val="00D053E0"/>
    <w:rsid w:val="00D05BDA"/>
    <w:rsid w:val="00D06584"/>
    <w:rsid w:val="00D07418"/>
    <w:rsid w:val="00D10241"/>
    <w:rsid w:val="00D1094F"/>
    <w:rsid w:val="00D10B03"/>
    <w:rsid w:val="00D117A5"/>
    <w:rsid w:val="00D11866"/>
    <w:rsid w:val="00D12B12"/>
    <w:rsid w:val="00D12BE7"/>
    <w:rsid w:val="00D1301E"/>
    <w:rsid w:val="00D131A4"/>
    <w:rsid w:val="00D13AA3"/>
    <w:rsid w:val="00D14503"/>
    <w:rsid w:val="00D1478A"/>
    <w:rsid w:val="00D154AB"/>
    <w:rsid w:val="00D171F2"/>
    <w:rsid w:val="00D17396"/>
    <w:rsid w:val="00D17663"/>
    <w:rsid w:val="00D20D42"/>
    <w:rsid w:val="00D210BE"/>
    <w:rsid w:val="00D211DA"/>
    <w:rsid w:val="00D212FF"/>
    <w:rsid w:val="00D21F39"/>
    <w:rsid w:val="00D23E60"/>
    <w:rsid w:val="00D2427F"/>
    <w:rsid w:val="00D24BAB"/>
    <w:rsid w:val="00D2520A"/>
    <w:rsid w:val="00D2524A"/>
    <w:rsid w:val="00D25723"/>
    <w:rsid w:val="00D264A4"/>
    <w:rsid w:val="00D269D1"/>
    <w:rsid w:val="00D2744B"/>
    <w:rsid w:val="00D2746D"/>
    <w:rsid w:val="00D27B38"/>
    <w:rsid w:val="00D300B0"/>
    <w:rsid w:val="00D30D07"/>
    <w:rsid w:val="00D31BEA"/>
    <w:rsid w:val="00D3275A"/>
    <w:rsid w:val="00D32EC7"/>
    <w:rsid w:val="00D33107"/>
    <w:rsid w:val="00D33255"/>
    <w:rsid w:val="00D33C14"/>
    <w:rsid w:val="00D3452C"/>
    <w:rsid w:val="00D34A9F"/>
    <w:rsid w:val="00D34B95"/>
    <w:rsid w:val="00D34FE9"/>
    <w:rsid w:val="00D351BA"/>
    <w:rsid w:val="00D353E6"/>
    <w:rsid w:val="00D3589E"/>
    <w:rsid w:val="00D35FAB"/>
    <w:rsid w:val="00D361C9"/>
    <w:rsid w:val="00D362B8"/>
    <w:rsid w:val="00D366AA"/>
    <w:rsid w:val="00D37869"/>
    <w:rsid w:val="00D37F9F"/>
    <w:rsid w:val="00D4090B"/>
    <w:rsid w:val="00D40E98"/>
    <w:rsid w:val="00D4206B"/>
    <w:rsid w:val="00D420CC"/>
    <w:rsid w:val="00D428A7"/>
    <w:rsid w:val="00D4381D"/>
    <w:rsid w:val="00D43946"/>
    <w:rsid w:val="00D43AF7"/>
    <w:rsid w:val="00D43BBB"/>
    <w:rsid w:val="00D43C79"/>
    <w:rsid w:val="00D43EA9"/>
    <w:rsid w:val="00D444E3"/>
    <w:rsid w:val="00D448C0"/>
    <w:rsid w:val="00D44C45"/>
    <w:rsid w:val="00D44E3A"/>
    <w:rsid w:val="00D44E52"/>
    <w:rsid w:val="00D45FD4"/>
    <w:rsid w:val="00D462FE"/>
    <w:rsid w:val="00D4662A"/>
    <w:rsid w:val="00D46E6B"/>
    <w:rsid w:val="00D47AC0"/>
    <w:rsid w:val="00D50013"/>
    <w:rsid w:val="00D504EF"/>
    <w:rsid w:val="00D5081C"/>
    <w:rsid w:val="00D50916"/>
    <w:rsid w:val="00D51311"/>
    <w:rsid w:val="00D51C18"/>
    <w:rsid w:val="00D52023"/>
    <w:rsid w:val="00D527BF"/>
    <w:rsid w:val="00D52E6D"/>
    <w:rsid w:val="00D52F8B"/>
    <w:rsid w:val="00D5340A"/>
    <w:rsid w:val="00D54399"/>
    <w:rsid w:val="00D54428"/>
    <w:rsid w:val="00D54493"/>
    <w:rsid w:val="00D54508"/>
    <w:rsid w:val="00D547A6"/>
    <w:rsid w:val="00D548C8"/>
    <w:rsid w:val="00D548CD"/>
    <w:rsid w:val="00D54974"/>
    <w:rsid w:val="00D55F3F"/>
    <w:rsid w:val="00D56135"/>
    <w:rsid w:val="00D56C3C"/>
    <w:rsid w:val="00D57017"/>
    <w:rsid w:val="00D5716D"/>
    <w:rsid w:val="00D573AB"/>
    <w:rsid w:val="00D574E8"/>
    <w:rsid w:val="00D57C06"/>
    <w:rsid w:val="00D57C1A"/>
    <w:rsid w:val="00D57D55"/>
    <w:rsid w:val="00D603FC"/>
    <w:rsid w:val="00D60461"/>
    <w:rsid w:val="00D60E31"/>
    <w:rsid w:val="00D61084"/>
    <w:rsid w:val="00D610CB"/>
    <w:rsid w:val="00D6111F"/>
    <w:rsid w:val="00D619AA"/>
    <w:rsid w:val="00D61B6F"/>
    <w:rsid w:val="00D61F3D"/>
    <w:rsid w:val="00D63206"/>
    <w:rsid w:val="00D63B68"/>
    <w:rsid w:val="00D64061"/>
    <w:rsid w:val="00D64216"/>
    <w:rsid w:val="00D64507"/>
    <w:rsid w:val="00D64883"/>
    <w:rsid w:val="00D64974"/>
    <w:rsid w:val="00D65FF2"/>
    <w:rsid w:val="00D664CC"/>
    <w:rsid w:val="00D66C05"/>
    <w:rsid w:val="00D6704A"/>
    <w:rsid w:val="00D672E3"/>
    <w:rsid w:val="00D67972"/>
    <w:rsid w:val="00D67CB1"/>
    <w:rsid w:val="00D70285"/>
    <w:rsid w:val="00D704AC"/>
    <w:rsid w:val="00D70757"/>
    <w:rsid w:val="00D71255"/>
    <w:rsid w:val="00D712FD"/>
    <w:rsid w:val="00D713A5"/>
    <w:rsid w:val="00D713F4"/>
    <w:rsid w:val="00D71705"/>
    <w:rsid w:val="00D71E82"/>
    <w:rsid w:val="00D72060"/>
    <w:rsid w:val="00D725DE"/>
    <w:rsid w:val="00D7299D"/>
    <w:rsid w:val="00D72AA9"/>
    <w:rsid w:val="00D72CEF"/>
    <w:rsid w:val="00D731D9"/>
    <w:rsid w:val="00D73341"/>
    <w:rsid w:val="00D733D3"/>
    <w:rsid w:val="00D73825"/>
    <w:rsid w:val="00D73953"/>
    <w:rsid w:val="00D73D15"/>
    <w:rsid w:val="00D73ECA"/>
    <w:rsid w:val="00D745C1"/>
    <w:rsid w:val="00D74745"/>
    <w:rsid w:val="00D75290"/>
    <w:rsid w:val="00D753C4"/>
    <w:rsid w:val="00D75BE5"/>
    <w:rsid w:val="00D76097"/>
    <w:rsid w:val="00D76125"/>
    <w:rsid w:val="00D764BD"/>
    <w:rsid w:val="00D767A0"/>
    <w:rsid w:val="00D76A73"/>
    <w:rsid w:val="00D7703A"/>
    <w:rsid w:val="00D7770F"/>
    <w:rsid w:val="00D777B6"/>
    <w:rsid w:val="00D802D8"/>
    <w:rsid w:val="00D80356"/>
    <w:rsid w:val="00D80398"/>
    <w:rsid w:val="00D8097E"/>
    <w:rsid w:val="00D815A4"/>
    <w:rsid w:val="00D815F7"/>
    <w:rsid w:val="00D818A2"/>
    <w:rsid w:val="00D81C9D"/>
    <w:rsid w:val="00D81CA9"/>
    <w:rsid w:val="00D81CD5"/>
    <w:rsid w:val="00D81D5D"/>
    <w:rsid w:val="00D82893"/>
    <w:rsid w:val="00D83316"/>
    <w:rsid w:val="00D83441"/>
    <w:rsid w:val="00D8378C"/>
    <w:rsid w:val="00D83B31"/>
    <w:rsid w:val="00D84442"/>
    <w:rsid w:val="00D84732"/>
    <w:rsid w:val="00D84929"/>
    <w:rsid w:val="00D85937"/>
    <w:rsid w:val="00D8593F"/>
    <w:rsid w:val="00D85DE3"/>
    <w:rsid w:val="00D86A49"/>
    <w:rsid w:val="00D87526"/>
    <w:rsid w:val="00D87562"/>
    <w:rsid w:val="00D87745"/>
    <w:rsid w:val="00D90BB3"/>
    <w:rsid w:val="00D90E01"/>
    <w:rsid w:val="00D90FBA"/>
    <w:rsid w:val="00D911C2"/>
    <w:rsid w:val="00D91E38"/>
    <w:rsid w:val="00D9212A"/>
    <w:rsid w:val="00D921E5"/>
    <w:rsid w:val="00D924FF"/>
    <w:rsid w:val="00D92741"/>
    <w:rsid w:val="00D92ACC"/>
    <w:rsid w:val="00D92ED2"/>
    <w:rsid w:val="00D9418E"/>
    <w:rsid w:val="00D9443E"/>
    <w:rsid w:val="00D94487"/>
    <w:rsid w:val="00D94837"/>
    <w:rsid w:val="00D953A2"/>
    <w:rsid w:val="00D956AC"/>
    <w:rsid w:val="00D95A40"/>
    <w:rsid w:val="00D967D4"/>
    <w:rsid w:val="00D969BC"/>
    <w:rsid w:val="00D96D30"/>
    <w:rsid w:val="00D96D87"/>
    <w:rsid w:val="00D9779B"/>
    <w:rsid w:val="00D97818"/>
    <w:rsid w:val="00D979DE"/>
    <w:rsid w:val="00D97ABF"/>
    <w:rsid w:val="00D97B96"/>
    <w:rsid w:val="00DA0231"/>
    <w:rsid w:val="00DA04FB"/>
    <w:rsid w:val="00DA08BF"/>
    <w:rsid w:val="00DA0CA8"/>
    <w:rsid w:val="00DA0DCC"/>
    <w:rsid w:val="00DA0F7D"/>
    <w:rsid w:val="00DA13D5"/>
    <w:rsid w:val="00DA147D"/>
    <w:rsid w:val="00DA161C"/>
    <w:rsid w:val="00DA184D"/>
    <w:rsid w:val="00DA1A97"/>
    <w:rsid w:val="00DA1D66"/>
    <w:rsid w:val="00DA2007"/>
    <w:rsid w:val="00DA29D4"/>
    <w:rsid w:val="00DA29E5"/>
    <w:rsid w:val="00DA3724"/>
    <w:rsid w:val="00DA38F0"/>
    <w:rsid w:val="00DA3A83"/>
    <w:rsid w:val="00DA4DA7"/>
    <w:rsid w:val="00DA5114"/>
    <w:rsid w:val="00DA54CB"/>
    <w:rsid w:val="00DA5A3A"/>
    <w:rsid w:val="00DA5D74"/>
    <w:rsid w:val="00DA6030"/>
    <w:rsid w:val="00DA605C"/>
    <w:rsid w:val="00DA661C"/>
    <w:rsid w:val="00DA6AB3"/>
    <w:rsid w:val="00DA6F79"/>
    <w:rsid w:val="00DA7164"/>
    <w:rsid w:val="00DA7314"/>
    <w:rsid w:val="00DB03DA"/>
    <w:rsid w:val="00DB04F7"/>
    <w:rsid w:val="00DB0BF0"/>
    <w:rsid w:val="00DB0D1F"/>
    <w:rsid w:val="00DB0EDF"/>
    <w:rsid w:val="00DB12A4"/>
    <w:rsid w:val="00DB2126"/>
    <w:rsid w:val="00DB2359"/>
    <w:rsid w:val="00DB253D"/>
    <w:rsid w:val="00DB2C0C"/>
    <w:rsid w:val="00DB32A1"/>
    <w:rsid w:val="00DB32F4"/>
    <w:rsid w:val="00DB38B4"/>
    <w:rsid w:val="00DB398A"/>
    <w:rsid w:val="00DB4205"/>
    <w:rsid w:val="00DB4E81"/>
    <w:rsid w:val="00DB515D"/>
    <w:rsid w:val="00DB51E3"/>
    <w:rsid w:val="00DB530F"/>
    <w:rsid w:val="00DB582E"/>
    <w:rsid w:val="00DB5CF7"/>
    <w:rsid w:val="00DB6007"/>
    <w:rsid w:val="00DB649C"/>
    <w:rsid w:val="00DB68A9"/>
    <w:rsid w:val="00DB6ABA"/>
    <w:rsid w:val="00DB6C68"/>
    <w:rsid w:val="00DB6CE2"/>
    <w:rsid w:val="00DB7043"/>
    <w:rsid w:val="00DB732B"/>
    <w:rsid w:val="00DB7FDD"/>
    <w:rsid w:val="00DC035D"/>
    <w:rsid w:val="00DC0715"/>
    <w:rsid w:val="00DC0968"/>
    <w:rsid w:val="00DC0A72"/>
    <w:rsid w:val="00DC0DC2"/>
    <w:rsid w:val="00DC0E60"/>
    <w:rsid w:val="00DC10A7"/>
    <w:rsid w:val="00DC124C"/>
    <w:rsid w:val="00DC1565"/>
    <w:rsid w:val="00DC1708"/>
    <w:rsid w:val="00DC1889"/>
    <w:rsid w:val="00DC1B4C"/>
    <w:rsid w:val="00DC2033"/>
    <w:rsid w:val="00DC2C0F"/>
    <w:rsid w:val="00DC2CF7"/>
    <w:rsid w:val="00DC2F3A"/>
    <w:rsid w:val="00DC313A"/>
    <w:rsid w:val="00DC3699"/>
    <w:rsid w:val="00DC3A49"/>
    <w:rsid w:val="00DC3FA6"/>
    <w:rsid w:val="00DC4149"/>
    <w:rsid w:val="00DC4784"/>
    <w:rsid w:val="00DC544E"/>
    <w:rsid w:val="00DC5875"/>
    <w:rsid w:val="00DC5FFB"/>
    <w:rsid w:val="00DC6C9C"/>
    <w:rsid w:val="00DC6F00"/>
    <w:rsid w:val="00DC73FD"/>
    <w:rsid w:val="00DC75FB"/>
    <w:rsid w:val="00DC7BA2"/>
    <w:rsid w:val="00DC7F50"/>
    <w:rsid w:val="00DD0022"/>
    <w:rsid w:val="00DD0052"/>
    <w:rsid w:val="00DD01C3"/>
    <w:rsid w:val="00DD0289"/>
    <w:rsid w:val="00DD02AE"/>
    <w:rsid w:val="00DD0F8B"/>
    <w:rsid w:val="00DD16DD"/>
    <w:rsid w:val="00DD1DF3"/>
    <w:rsid w:val="00DD20F4"/>
    <w:rsid w:val="00DD21B2"/>
    <w:rsid w:val="00DD28D4"/>
    <w:rsid w:val="00DD2DBB"/>
    <w:rsid w:val="00DD3095"/>
    <w:rsid w:val="00DD34B6"/>
    <w:rsid w:val="00DD3B56"/>
    <w:rsid w:val="00DD3CC7"/>
    <w:rsid w:val="00DD3CFE"/>
    <w:rsid w:val="00DD4104"/>
    <w:rsid w:val="00DD4109"/>
    <w:rsid w:val="00DD449D"/>
    <w:rsid w:val="00DD4D6A"/>
    <w:rsid w:val="00DD5F44"/>
    <w:rsid w:val="00DD6456"/>
    <w:rsid w:val="00DD697A"/>
    <w:rsid w:val="00DD6A87"/>
    <w:rsid w:val="00DD7389"/>
    <w:rsid w:val="00DD774A"/>
    <w:rsid w:val="00DD7A4A"/>
    <w:rsid w:val="00DE00BF"/>
    <w:rsid w:val="00DE0290"/>
    <w:rsid w:val="00DE0A27"/>
    <w:rsid w:val="00DE12E4"/>
    <w:rsid w:val="00DE17C6"/>
    <w:rsid w:val="00DE1C7E"/>
    <w:rsid w:val="00DE1E32"/>
    <w:rsid w:val="00DE1FD1"/>
    <w:rsid w:val="00DE2157"/>
    <w:rsid w:val="00DE230A"/>
    <w:rsid w:val="00DE2511"/>
    <w:rsid w:val="00DE2669"/>
    <w:rsid w:val="00DE27C0"/>
    <w:rsid w:val="00DE281C"/>
    <w:rsid w:val="00DE2CE7"/>
    <w:rsid w:val="00DE3321"/>
    <w:rsid w:val="00DE3376"/>
    <w:rsid w:val="00DE36B7"/>
    <w:rsid w:val="00DE4C13"/>
    <w:rsid w:val="00DE508C"/>
    <w:rsid w:val="00DE5A53"/>
    <w:rsid w:val="00DE5CA8"/>
    <w:rsid w:val="00DE6076"/>
    <w:rsid w:val="00DE6289"/>
    <w:rsid w:val="00DE6313"/>
    <w:rsid w:val="00DE648F"/>
    <w:rsid w:val="00DE68D7"/>
    <w:rsid w:val="00DE768F"/>
    <w:rsid w:val="00DE7823"/>
    <w:rsid w:val="00DE7EE2"/>
    <w:rsid w:val="00DF02C6"/>
    <w:rsid w:val="00DF0B9B"/>
    <w:rsid w:val="00DF1678"/>
    <w:rsid w:val="00DF2175"/>
    <w:rsid w:val="00DF21B1"/>
    <w:rsid w:val="00DF25B2"/>
    <w:rsid w:val="00DF2F0A"/>
    <w:rsid w:val="00DF31F1"/>
    <w:rsid w:val="00DF3956"/>
    <w:rsid w:val="00DF3E3C"/>
    <w:rsid w:val="00DF5582"/>
    <w:rsid w:val="00DF558C"/>
    <w:rsid w:val="00DF5722"/>
    <w:rsid w:val="00DF5953"/>
    <w:rsid w:val="00DF5E1A"/>
    <w:rsid w:val="00DF5FC2"/>
    <w:rsid w:val="00DF6115"/>
    <w:rsid w:val="00DF6424"/>
    <w:rsid w:val="00DF6474"/>
    <w:rsid w:val="00DF64D3"/>
    <w:rsid w:val="00DF6B8A"/>
    <w:rsid w:val="00DF7010"/>
    <w:rsid w:val="00DF705A"/>
    <w:rsid w:val="00DF709F"/>
    <w:rsid w:val="00DF72FF"/>
    <w:rsid w:val="00DF7690"/>
    <w:rsid w:val="00DF7EC4"/>
    <w:rsid w:val="00E00D5B"/>
    <w:rsid w:val="00E01AA9"/>
    <w:rsid w:val="00E01C17"/>
    <w:rsid w:val="00E01D80"/>
    <w:rsid w:val="00E01DE6"/>
    <w:rsid w:val="00E01E62"/>
    <w:rsid w:val="00E02029"/>
    <w:rsid w:val="00E020CA"/>
    <w:rsid w:val="00E02862"/>
    <w:rsid w:val="00E02B0A"/>
    <w:rsid w:val="00E02F83"/>
    <w:rsid w:val="00E02FDB"/>
    <w:rsid w:val="00E0404F"/>
    <w:rsid w:val="00E04188"/>
    <w:rsid w:val="00E05644"/>
    <w:rsid w:val="00E0578C"/>
    <w:rsid w:val="00E0643F"/>
    <w:rsid w:val="00E06ABD"/>
    <w:rsid w:val="00E06FD4"/>
    <w:rsid w:val="00E07456"/>
    <w:rsid w:val="00E075A2"/>
    <w:rsid w:val="00E07957"/>
    <w:rsid w:val="00E07B4B"/>
    <w:rsid w:val="00E07D62"/>
    <w:rsid w:val="00E1028B"/>
    <w:rsid w:val="00E108AC"/>
    <w:rsid w:val="00E10CC4"/>
    <w:rsid w:val="00E11076"/>
    <w:rsid w:val="00E11567"/>
    <w:rsid w:val="00E11A4C"/>
    <w:rsid w:val="00E124A3"/>
    <w:rsid w:val="00E130AF"/>
    <w:rsid w:val="00E13358"/>
    <w:rsid w:val="00E13CE5"/>
    <w:rsid w:val="00E13DF2"/>
    <w:rsid w:val="00E14004"/>
    <w:rsid w:val="00E142BE"/>
    <w:rsid w:val="00E148CF"/>
    <w:rsid w:val="00E14BC9"/>
    <w:rsid w:val="00E1502F"/>
    <w:rsid w:val="00E150F8"/>
    <w:rsid w:val="00E154E7"/>
    <w:rsid w:val="00E15D8D"/>
    <w:rsid w:val="00E16756"/>
    <w:rsid w:val="00E1687E"/>
    <w:rsid w:val="00E16FFF"/>
    <w:rsid w:val="00E17600"/>
    <w:rsid w:val="00E17AA1"/>
    <w:rsid w:val="00E17B60"/>
    <w:rsid w:val="00E17C18"/>
    <w:rsid w:val="00E200AC"/>
    <w:rsid w:val="00E2026A"/>
    <w:rsid w:val="00E2034C"/>
    <w:rsid w:val="00E206C3"/>
    <w:rsid w:val="00E206FE"/>
    <w:rsid w:val="00E21150"/>
    <w:rsid w:val="00E21C27"/>
    <w:rsid w:val="00E22015"/>
    <w:rsid w:val="00E2219C"/>
    <w:rsid w:val="00E2250E"/>
    <w:rsid w:val="00E2253E"/>
    <w:rsid w:val="00E22940"/>
    <w:rsid w:val="00E229A3"/>
    <w:rsid w:val="00E23342"/>
    <w:rsid w:val="00E2368E"/>
    <w:rsid w:val="00E237CE"/>
    <w:rsid w:val="00E23CCE"/>
    <w:rsid w:val="00E24023"/>
    <w:rsid w:val="00E24567"/>
    <w:rsid w:val="00E24628"/>
    <w:rsid w:val="00E247EB"/>
    <w:rsid w:val="00E252F0"/>
    <w:rsid w:val="00E253AC"/>
    <w:rsid w:val="00E25491"/>
    <w:rsid w:val="00E2577F"/>
    <w:rsid w:val="00E259D0"/>
    <w:rsid w:val="00E25A9F"/>
    <w:rsid w:val="00E25E9E"/>
    <w:rsid w:val="00E26365"/>
    <w:rsid w:val="00E268B7"/>
    <w:rsid w:val="00E26C98"/>
    <w:rsid w:val="00E27249"/>
    <w:rsid w:val="00E27A27"/>
    <w:rsid w:val="00E27DB7"/>
    <w:rsid w:val="00E30EA2"/>
    <w:rsid w:val="00E310F5"/>
    <w:rsid w:val="00E316D0"/>
    <w:rsid w:val="00E31FA3"/>
    <w:rsid w:val="00E32043"/>
    <w:rsid w:val="00E320AB"/>
    <w:rsid w:val="00E324F7"/>
    <w:rsid w:val="00E325EC"/>
    <w:rsid w:val="00E3279A"/>
    <w:rsid w:val="00E32BD1"/>
    <w:rsid w:val="00E32DB7"/>
    <w:rsid w:val="00E335C1"/>
    <w:rsid w:val="00E33B34"/>
    <w:rsid w:val="00E341D1"/>
    <w:rsid w:val="00E34423"/>
    <w:rsid w:val="00E34A17"/>
    <w:rsid w:val="00E34AD9"/>
    <w:rsid w:val="00E34EB3"/>
    <w:rsid w:val="00E35001"/>
    <w:rsid w:val="00E350CE"/>
    <w:rsid w:val="00E35558"/>
    <w:rsid w:val="00E356EC"/>
    <w:rsid w:val="00E36495"/>
    <w:rsid w:val="00E36620"/>
    <w:rsid w:val="00E36940"/>
    <w:rsid w:val="00E36B7C"/>
    <w:rsid w:val="00E36D0C"/>
    <w:rsid w:val="00E37799"/>
    <w:rsid w:val="00E40406"/>
    <w:rsid w:val="00E40838"/>
    <w:rsid w:val="00E40E9C"/>
    <w:rsid w:val="00E40F2C"/>
    <w:rsid w:val="00E420C4"/>
    <w:rsid w:val="00E423DD"/>
    <w:rsid w:val="00E424B5"/>
    <w:rsid w:val="00E42A7A"/>
    <w:rsid w:val="00E42F3F"/>
    <w:rsid w:val="00E42FF2"/>
    <w:rsid w:val="00E4300F"/>
    <w:rsid w:val="00E43295"/>
    <w:rsid w:val="00E434E4"/>
    <w:rsid w:val="00E4352C"/>
    <w:rsid w:val="00E4369B"/>
    <w:rsid w:val="00E43A7C"/>
    <w:rsid w:val="00E43CCC"/>
    <w:rsid w:val="00E43F8C"/>
    <w:rsid w:val="00E4421F"/>
    <w:rsid w:val="00E446C5"/>
    <w:rsid w:val="00E44824"/>
    <w:rsid w:val="00E449FF"/>
    <w:rsid w:val="00E45515"/>
    <w:rsid w:val="00E45899"/>
    <w:rsid w:val="00E45A7C"/>
    <w:rsid w:val="00E45E40"/>
    <w:rsid w:val="00E461DB"/>
    <w:rsid w:val="00E46474"/>
    <w:rsid w:val="00E46692"/>
    <w:rsid w:val="00E47133"/>
    <w:rsid w:val="00E47DBD"/>
    <w:rsid w:val="00E5031D"/>
    <w:rsid w:val="00E5044E"/>
    <w:rsid w:val="00E51437"/>
    <w:rsid w:val="00E51478"/>
    <w:rsid w:val="00E5175E"/>
    <w:rsid w:val="00E51B59"/>
    <w:rsid w:val="00E52448"/>
    <w:rsid w:val="00E5276C"/>
    <w:rsid w:val="00E53A60"/>
    <w:rsid w:val="00E54093"/>
    <w:rsid w:val="00E55F88"/>
    <w:rsid w:val="00E5609C"/>
    <w:rsid w:val="00E56430"/>
    <w:rsid w:val="00E573C4"/>
    <w:rsid w:val="00E57423"/>
    <w:rsid w:val="00E57681"/>
    <w:rsid w:val="00E57BC2"/>
    <w:rsid w:val="00E616FE"/>
    <w:rsid w:val="00E624CB"/>
    <w:rsid w:val="00E62980"/>
    <w:rsid w:val="00E629D3"/>
    <w:rsid w:val="00E62A09"/>
    <w:rsid w:val="00E62AD3"/>
    <w:rsid w:val="00E62B1D"/>
    <w:rsid w:val="00E63CCF"/>
    <w:rsid w:val="00E64228"/>
    <w:rsid w:val="00E655AD"/>
    <w:rsid w:val="00E6596B"/>
    <w:rsid w:val="00E65D5F"/>
    <w:rsid w:val="00E65E85"/>
    <w:rsid w:val="00E66FCA"/>
    <w:rsid w:val="00E67496"/>
    <w:rsid w:val="00E67AF3"/>
    <w:rsid w:val="00E708AB"/>
    <w:rsid w:val="00E70904"/>
    <w:rsid w:val="00E713E8"/>
    <w:rsid w:val="00E71553"/>
    <w:rsid w:val="00E71BB4"/>
    <w:rsid w:val="00E71DFB"/>
    <w:rsid w:val="00E71F2A"/>
    <w:rsid w:val="00E7207E"/>
    <w:rsid w:val="00E72136"/>
    <w:rsid w:val="00E72374"/>
    <w:rsid w:val="00E723FD"/>
    <w:rsid w:val="00E72610"/>
    <w:rsid w:val="00E72912"/>
    <w:rsid w:val="00E72A70"/>
    <w:rsid w:val="00E72A71"/>
    <w:rsid w:val="00E72E75"/>
    <w:rsid w:val="00E734B8"/>
    <w:rsid w:val="00E73A36"/>
    <w:rsid w:val="00E7490D"/>
    <w:rsid w:val="00E74911"/>
    <w:rsid w:val="00E74E62"/>
    <w:rsid w:val="00E753B6"/>
    <w:rsid w:val="00E756E2"/>
    <w:rsid w:val="00E75706"/>
    <w:rsid w:val="00E75797"/>
    <w:rsid w:val="00E7594F"/>
    <w:rsid w:val="00E7595F"/>
    <w:rsid w:val="00E75BD2"/>
    <w:rsid w:val="00E76004"/>
    <w:rsid w:val="00E7662C"/>
    <w:rsid w:val="00E779BE"/>
    <w:rsid w:val="00E77C28"/>
    <w:rsid w:val="00E77C7B"/>
    <w:rsid w:val="00E77D34"/>
    <w:rsid w:val="00E8040F"/>
    <w:rsid w:val="00E8048B"/>
    <w:rsid w:val="00E80F91"/>
    <w:rsid w:val="00E81367"/>
    <w:rsid w:val="00E81864"/>
    <w:rsid w:val="00E81B79"/>
    <w:rsid w:val="00E82AD6"/>
    <w:rsid w:val="00E82CB9"/>
    <w:rsid w:val="00E82E11"/>
    <w:rsid w:val="00E83195"/>
    <w:rsid w:val="00E8381B"/>
    <w:rsid w:val="00E83EF7"/>
    <w:rsid w:val="00E83FD4"/>
    <w:rsid w:val="00E84036"/>
    <w:rsid w:val="00E840D2"/>
    <w:rsid w:val="00E84915"/>
    <w:rsid w:val="00E85235"/>
    <w:rsid w:val="00E858E0"/>
    <w:rsid w:val="00E86A37"/>
    <w:rsid w:val="00E86FAC"/>
    <w:rsid w:val="00E87298"/>
    <w:rsid w:val="00E8751A"/>
    <w:rsid w:val="00E8777C"/>
    <w:rsid w:val="00E8796A"/>
    <w:rsid w:val="00E87EA6"/>
    <w:rsid w:val="00E87FB4"/>
    <w:rsid w:val="00E87FBD"/>
    <w:rsid w:val="00E90482"/>
    <w:rsid w:val="00E90854"/>
    <w:rsid w:val="00E908FD"/>
    <w:rsid w:val="00E9126A"/>
    <w:rsid w:val="00E91747"/>
    <w:rsid w:val="00E929E7"/>
    <w:rsid w:val="00E92BFD"/>
    <w:rsid w:val="00E93306"/>
    <w:rsid w:val="00E93365"/>
    <w:rsid w:val="00E93367"/>
    <w:rsid w:val="00E934E1"/>
    <w:rsid w:val="00E93566"/>
    <w:rsid w:val="00E93943"/>
    <w:rsid w:val="00E939CE"/>
    <w:rsid w:val="00E940C5"/>
    <w:rsid w:val="00E941D5"/>
    <w:rsid w:val="00E9450B"/>
    <w:rsid w:val="00E948D4"/>
    <w:rsid w:val="00E955C6"/>
    <w:rsid w:val="00E95860"/>
    <w:rsid w:val="00E95CD9"/>
    <w:rsid w:val="00E95D40"/>
    <w:rsid w:val="00E9605E"/>
    <w:rsid w:val="00E964E8"/>
    <w:rsid w:val="00E9675C"/>
    <w:rsid w:val="00E967D6"/>
    <w:rsid w:val="00E96896"/>
    <w:rsid w:val="00E9711F"/>
    <w:rsid w:val="00E97288"/>
    <w:rsid w:val="00E976DB"/>
    <w:rsid w:val="00E97820"/>
    <w:rsid w:val="00E97D5A"/>
    <w:rsid w:val="00E97FD9"/>
    <w:rsid w:val="00EA012D"/>
    <w:rsid w:val="00EA05C7"/>
    <w:rsid w:val="00EA0F8B"/>
    <w:rsid w:val="00EA0F97"/>
    <w:rsid w:val="00EA106B"/>
    <w:rsid w:val="00EA13CB"/>
    <w:rsid w:val="00EA1472"/>
    <w:rsid w:val="00EA165A"/>
    <w:rsid w:val="00EA20E1"/>
    <w:rsid w:val="00EA248B"/>
    <w:rsid w:val="00EA2AB7"/>
    <w:rsid w:val="00EA2BC0"/>
    <w:rsid w:val="00EA3184"/>
    <w:rsid w:val="00EA418A"/>
    <w:rsid w:val="00EA4192"/>
    <w:rsid w:val="00EA4B61"/>
    <w:rsid w:val="00EA4C57"/>
    <w:rsid w:val="00EA55EE"/>
    <w:rsid w:val="00EA5774"/>
    <w:rsid w:val="00EA5EB8"/>
    <w:rsid w:val="00EA5ECD"/>
    <w:rsid w:val="00EA5ECF"/>
    <w:rsid w:val="00EA69F7"/>
    <w:rsid w:val="00EA6A7D"/>
    <w:rsid w:val="00EA6BF3"/>
    <w:rsid w:val="00EA6CB4"/>
    <w:rsid w:val="00EA722E"/>
    <w:rsid w:val="00EA78CE"/>
    <w:rsid w:val="00EA792E"/>
    <w:rsid w:val="00EA7B91"/>
    <w:rsid w:val="00EB01FE"/>
    <w:rsid w:val="00EB07B2"/>
    <w:rsid w:val="00EB19A0"/>
    <w:rsid w:val="00EB1AB6"/>
    <w:rsid w:val="00EB235E"/>
    <w:rsid w:val="00EB2AA2"/>
    <w:rsid w:val="00EB3779"/>
    <w:rsid w:val="00EB3CAB"/>
    <w:rsid w:val="00EB4701"/>
    <w:rsid w:val="00EB4B79"/>
    <w:rsid w:val="00EB51E6"/>
    <w:rsid w:val="00EB5501"/>
    <w:rsid w:val="00EB6250"/>
    <w:rsid w:val="00EB6368"/>
    <w:rsid w:val="00EB66B5"/>
    <w:rsid w:val="00EB67E8"/>
    <w:rsid w:val="00EB6B6C"/>
    <w:rsid w:val="00EB6B9B"/>
    <w:rsid w:val="00EB6DB2"/>
    <w:rsid w:val="00EB70AF"/>
    <w:rsid w:val="00EB73B0"/>
    <w:rsid w:val="00EB74A8"/>
    <w:rsid w:val="00EB7C6F"/>
    <w:rsid w:val="00EC089B"/>
    <w:rsid w:val="00EC1028"/>
    <w:rsid w:val="00EC1095"/>
    <w:rsid w:val="00EC13AB"/>
    <w:rsid w:val="00EC1842"/>
    <w:rsid w:val="00EC22BB"/>
    <w:rsid w:val="00EC28FA"/>
    <w:rsid w:val="00EC2E92"/>
    <w:rsid w:val="00EC34CB"/>
    <w:rsid w:val="00EC39DA"/>
    <w:rsid w:val="00EC3D08"/>
    <w:rsid w:val="00EC4804"/>
    <w:rsid w:val="00EC49FB"/>
    <w:rsid w:val="00EC4D20"/>
    <w:rsid w:val="00EC5234"/>
    <w:rsid w:val="00EC599B"/>
    <w:rsid w:val="00EC5B60"/>
    <w:rsid w:val="00EC64AB"/>
    <w:rsid w:val="00EC6C1A"/>
    <w:rsid w:val="00EC6DDD"/>
    <w:rsid w:val="00EC6FB9"/>
    <w:rsid w:val="00EC780E"/>
    <w:rsid w:val="00EC792B"/>
    <w:rsid w:val="00EC7DF5"/>
    <w:rsid w:val="00ED04B2"/>
    <w:rsid w:val="00ED08B4"/>
    <w:rsid w:val="00ED0E47"/>
    <w:rsid w:val="00ED0F39"/>
    <w:rsid w:val="00ED0FFD"/>
    <w:rsid w:val="00ED1683"/>
    <w:rsid w:val="00ED1D1E"/>
    <w:rsid w:val="00ED1D9D"/>
    <w:rsid w:val="00ED21BD"/>
    <w:rsid w:val="00ED23E4"/>
    <w:rsid w:val="00ED242D"/>
    <w:rsid w:val="00ED2640"/>
    <w:rsid w:val="00ED27FA"/>
    <w:rsid w:val="00ED28BF"/>
    <w:rsid w:val="00ED28D8"/>
    <w:rsid w:val="00ED2DE1"/>
    <w:rsid w:val="00ED355B"/>
    <w:rsid w:val="00ED3635"/>
    <w:rsid w:val="00ED3997"/>
    <w:rsid w:val="00ED3ECB"/>
    <w:rsid w:val="00ED4194"/>
    <w:rsid w:val="00ED4CDF"/>
    <w:rsid w:val="00ED51F7"/>
    <w:rsid w:val="00ED558C"/>
    <w:rsid w:val="00ED62A0"/>
    <w:rsid w:val="00ED6692"/>
    <w:rsid w:val="00EE0503"/>
    <w:rsid w:val="00EE0829"/>
    <w:rsid w:val="00EE0FCD"/>
    <w:rsid w:val="00EE150E"/>
    <w:rsid w:val="00EE16B8"/>
    <w:rsid w:val="00EE1C73"/>
    <w:rsid w:val="00EE2413"/>
    <w:rsid w:val="00EE2440"/>
    <w:rsid w:val="00EE2557"/>
    <w:rsid w:val="00EE2BAA"/>
    <w:rsid w:val="00EE2DB6"/>
    <w:rsid w:val="00EE3602"/>
    <w:rsid w:val="00EE3CAC"/>
    <w:rsid w:val="00EE3EB3"/>
    <w:rsid w:val="00EE419A"/>
    <w:rsid w:val="00EE454D"/>
    <w:rsid w:val="00EE4635"/>
    <w:rsid w:val="00EE4C8F"/>
    <w:rsid w:val="00EE57B2"/>
    <w:rsid w:val="00EE5D0A"/>
    <w:rsid w:val="00EE6297"/>
    <w:rsid w:val="00EE6680"/>
    <w:rsid w:val="00EE6845"/>
    <w:rsid w:val="00EE68F6"/>
    <w:rsid w:val="00EE761E"/>
    <w:rsid w:val="00EE7887"/>
    <w:rsid w:val="00EE78F1"/>
    <w:rsid w:val="00EF0438"/>
    <w:rsid w:val="00EF0AD7"/>
    <w:rsid w:val="00EF0B16"/>
    <w:rsid w:val="00EF0EF5"/>
    <w:rsid w:val="00EF1100"/>
    <w:rsid w:val="00EF116D"/>
    <w:rsid w:val="00EF188E"/>
    <w:rsid w:val="00EF221F"/>
    <w:rsid w:val="00EF23A3"/>
    <w:rsid w:val="00EF2C7B"/>
    <w:rsid w:val="00EF2EB5"/>
    <w:rsid w:val="00EF301C"/>
    <w:rsid w:val="00EF3776"/>
    <w:rsid w:val="00EF39C8"/>
    <w:rsid w:val="00EF4052"/>
    <w:rsid w:val="00EF4AA5"/>
    <w:rsid w:val="00EF4CED"/>
    <w:rsid w:val="00EF5196"/>
    <w:rsid w:val="00EF59EC"/>
    <w:rsid w:val="00EF5A88"/>
    <w:rsid w:val="00EF5C39"/>
    <w:rsid w:val="00EF606E"/>
    <w:rsid w:val="00EF617F"/>
    <w:rsid w:val="00EF63E3"/>
    <w:rsid w:val="00EF68E0"/>
    <w:rsid w:val="00EF6A7E"/>
    <w:rsid w:val="00EF743D"/>
    <w:rsid w:val="00EF7631"/>
    <w:rsid w:val="00EF764E"/>
    <w:rsid w:val="00F00774"/>
    <w:rsid w:val="00F00CC8"/>
    <w:rsid w:val="00F017FE"/>
    <w:rsid w:val="00F01AA7"/>
    <w:rsid w:val="00F029B8"/>
    <w:rsid w:val="00F02F6C"/>
    <w:rsid w:val="00F033ED"/>
    <w:rsid w:val="00F034E4"/>
    <w:rsid w:val="00F03774"/>
    <w:rsid w:val="00F038C2"/>
    <w:rsid w:val="00F038E3"/>
    <w:rsid w:val="00F04959"/>
    <w:rsid w:val="00F04A63"/>
    <w:rsid w:val="00F05715"/>
    <w:rsid w:val="00F05CDF"/>
    <w:rsid w:val="00F060FE"/>
    <w:rsid w:val="00F064BD"/>
    <w:rsid w:val="00F06600"/>
    <w:rsid w:val="00F06653"/>
    <w:rsid w:val="00F06C36"/>
    <w:rsid w:val="00F072DC"/>
    <w:rsid w:val="00F072DD"/>
    <w:rsid w:val="00F10021"/>
    <w:rsid w:val="00F105F8"/>
    <w:rsid w:val="00F10E2A"/>
    <w:rsid w:val="00F10ED8"/>
    <w:rsid w:val="00F110D6"/>
    <w:rsid w:val="00F110ED"/>
    <w:rsid w:val="00F11B19"/>
    <w:rsid w:val="00F12318"/>
    <w:rsid w:val="00F12727"/>
    <w:rsid w:val="00F13508"/>
    <w:rsid w:val="00F15242"/>
    <w:rsid w:val="00F15557"/>
    <w:rsid w:val="00F158E1"/>
    <w:rsid w:val="00F160ED"/>
    <w:rsid w:val="00F165FB"/>
    <w:rsid w:val="00F167BC"/>
    <w:rsid w:val="00F16CED"/>
    <w:rsid w:val="00F16F6F"/>
    <w:rsid w:val="00F174E1"/>
    <w:rsid w:val="00F175A9"/>
    <w:rsid w:val="00F17809"/>
    <w:rsid w:val="00F17FFB"/>
    <w:rsid w:val="00F20A0F"/>
    <w:rsid w:val="00F216DE"/>
    <w:rsid w:val="00F21B6D"/>
    <w:rsid w:val="00F2336C"/>
    <w:rsid w:val="00F235C7"/>
    <w:rsid w:val="00F23E0C"/>
    <w:rsid w:val="00F24569"/>
    <w:rsid w:val="00F249F7"/>
    <w:rsid w:val="00F24AA2"/>
    <w:rsid w:val="00F24DFA"/>
    <w:rsid w:val="00F2510C"/>
    <w:rsid w:val="00F257C7"/>
    <w:rsid w:val="00F25D99"/>
    <w:rsid w:val="00F2629E"/>
    <w:rsid w:val="00F26387"/>
    <w:rsid w:val="00F26393"/>
    <w:rsid w:val="00F26576"/>
    <w:rsid w:val="00F273AF"/>
    <w:rsid w:val="00F277C6"/>
    <w:rsid w:val="00F279F4"/>
    <w:rsid w:val="00F30468"/>
    <w:rsid w:val="00F308EB"/>
    <w:rsid w:val="00F30E0B"/>
    <w:rsid w:val="00F311FA"/>
    <w:rsid w:val="00F313DB"/>
    <w:rsid w:val="00F31508"/>
    <w:rsid w:val="00F31A2F"/>
    <w:rsid w:val="00F31F5A"/>
    <w:rsid w:val="00F322E6"/>
    <w:rsid w:val="00F32608"/>
    <w:rsid w:val="00F327A7"/>
    <w:rsid w:val="00F33335"/>
    <w:rsid w:val="00F335A1"/>
    <w:rsid w:val="00F3369C"/>
    <w:rsid w:val="00F33787"/>
    <w:rsid w:val="00F33977"/>
    <w:rsid w:val="00F33D09"/>
    <w:rsid w:val="00F34474"/>
    <w:rsid w:val="00F34903"/>
    <w:rsid w:val="00F34929"/>
    <w:rsid w:val="00F34A10"/>
    <w:rsid w:val="00F34A7B"/>
    <w:rsid w:val="00F34E2D"/>
    <w:rsid w:val="00F35153"/>
    <w:rsid w:val="00F353BD"/>
    <w:rsid w:val="00F35548"/>
    <w:rsid w:val="00F3554D"/>
    <w:rsid w:val="00F3590F"/>
    <w:rsid w:val="00F35A81"/>
    <w:rsid w:val="00F35A99"/>
    <w:rsid w:val="00F35BEF"/>
    <w:rsid w:val="00F35E36"/>
    <w:rsid w:val="00F35E4A"/>
    <w:rsid w:val="00F36462"/>
    <w:rsid w:val="00F36606"/>
    <w:rsid w:val="00F3720E"/>
    <w:rsid w:val="00F37365"/>
    <w:rsid w:val="00F37B6C"/>
    <w:rsid w:val="00F409EB"/>
    <w:rsid w:val="00F409F5"/>
    <w:rsid w:val="00F40AB0"/>
    <w:rsid w:val="00F4115C"/>
    <w:rsid w:val="00F4189B"/>
    <w:rsid w:val="00F41CAA"/>
    <w:rsid w:val="00F41E27"/>
    <w:rsid w:val="00F4201E"/>
    <w:rsid w:val="00F4220B"/>
    <w:rsid w:val="00F42360"/>
    <w:rsid w:val="00F427B5"/>
    <w:rsid w:val="00F429DA"/>
    <w:rsid w:val="00F4304E"/>
    <w:rsid w:val="00F43F5C"/>
    <w:rsid w:val="00F44295"/>
    <w:rsid w:val="00F448DA"/>
    <w:rsid w:val="00F4493E"/>
    <w:rsid w:val="00F4567B"/>
    <w:rsid w:val="00F45B75"/>
    <w:rsid w:val="00F45D49"/>
    <w:rsid w:val="00F464D0"/>
    <w:rsid w:val="00F464F7"/>
    <w:rsid w:val="00F465E7"/>
    <w:rsid w:val="00F46C31"/>
    <w:rsid w:val="00F47F13"/>
    <w:rsid w:val="00F503B5"/>
    <w:rsid w:val="00F503C8"/>
    <w:rsid w:val="00F503FA"/>
    <w:rsid w:val="00F50BAF"/>
    <w:rsid w:val="00F51304"/>
    <w:rsid w:val="00F5139E"/>
    <w:rsid w:val="00F513F9"/>
    <w:rsid w:val="00F514ED"/>
    <w:rsid w:val="00F5199A"/>
    <w:rsid w:val="00F51BBF"/>
    <w:rsid w:val="00F539A5"/>
    <w:rsid w:val="00F541D9"/>
    <w:rsid w:val="00F542D8"/>
    <w:rsid w:val="00F551AF"/>
    <w:rsid w:val="00F5568C"/>
    <w:rsid w:val="00F559DB"/>
    <w:rsid w:val="00F56095"/>
    <w:rsid w:val="00F563B2"/>
    <w:rsid w:val="00F56435"/>
    <w:rsid w:val="00F565E1"/>
    <w:rsid w:val="00F5665F"/>
    <w:rsid w:val="00F576FA"/>
    <w:rsid w:val="00F57F98"/>
    <w:rsid w:val="00F60079"/>
    <w:rsid w:val="00F61317"/>
    <w:rsid w:val="00F61E9E"/>
    <w:rsid w:val="00F61EE7"/>
    <w:rsid w:val="00F62CA5"/>
    <w:rsid w:val="00F63826"/>
    <w:rsid w:val="00F639CA"/>
    <w:rsid w:val="00F63C22"/>
    <w:rsid w:val="00F6442F"/>
    <w:rsid w:val="00F64690"/>
    <w:rsid w:val="00F6476A"/>
    <w:rsid w:val="00F64B35"/>
    <w:rsid w:val="00F64CAE"/>
    <w:rsid w:val="00F65005"/>
    <w:rsid w:val="00F650A2"/>
    <w:rsid w:val="00F65195"/>
    <w:rsid w:val="00F652A7"/>
    <w:rsid w:val="00F656A8"/>
    <w:rsid w:val="00F6595A"/>
    <w:rsid w:val="00F65C1A"/>
    <w:rsid w:val="00F66005"/>
    <w:rsid w:val="00F669D8"/>
    <w:rsid w:val="00F67043"/>
    <w:rsid w:val="00F67196"/>
    <w:rsid w:val="00F6784E"/>
    <w:rsid w:val="00F70911"/>
    <w:rsid w:val="00F70C9E"/>
    <w:rsid w:val="00F70DF5"/>
    <w:rsid w:val="00F70E10"/>
    <w:rsid w:val="00F7101D"/>
    <w:rsid w:val="00F71960"/>
    <w:rsid w:val="00F71FE3"/>
    <w:rsid w:val="00F72C1C"/>
    <w:rsid w:val="00F731CA"/>
    <w:rsid w:val="00F7326B"/>
    <w:rsid w:val="00F73611"/>
    <w:rsid w:val="00F73840"/>
    <w:rsid w:val="00F740D6"/>
    <w:rsid w:val="00F74C0C"/>
    <w:rsid w:val="00F74D2C"/>
    <w:rsid w:val="00F75207"/>
    <w:rsid w:val="00F756A5"/>
    <w:rsid w:val="00F76376"/>
    <w:rsid w:val="00F7677E"/>
    <w:rsid w:val="00F7698B"/>
    <w:rsid w:val="00F772F1"/>
    <w:rsid w:val="00F7793D"/>
    <w:rsid w:val="00F80082"/>
    <w:rsid w:val="00F80BDA"/>
    <w:rsid w:val="00F80EF4"/>
    <w:rsid w:val="00F81132"/>
    <w:rsid w:val="00F81B40"/>
    <w:rsid w:val="00F823E8"/>
    <w:rsid w:val="00F82B22"/>
    <w:rsid w:val="00F82F99"/>
    <w:rsid w:val="00F8333D"/>
    <w:rsid w:val="00F836F4"/>
    <w:rsid w:val="00F8380E"/>
    <w:rsid w:val="00F83E72"/>
    <w:rsid w:val="00F83F39"/>
    <w:rsid w:val="00F8432D"/>
    <w:rsid w:val="00F8484B"/>
    <w:rsid w:val="00F84A74"/>
    <w:rsid w:val="00F84EB2"/>
    <w:rsid w:val="00F851E6"/>
    <w:rsid w:val="00F85250"/>
    <w:rsid w:val="00F85E0E"/>
    <w:rsid w:val="00F85E76"/>
    <w:rsid w:val="00F86606"/>
    <w:rsid w:val="00F8722C"/>
    <w:rsid w:val="00F873BA"/>
    <w:rsid w:val="00F87670"/>
    <w:rsid w:val="00F90C8D"/>
    <w:rsid w:val="00F91050"/>
    <w:rsid w:val="00F920DE"/>
    <w:rsid w:val="00F926BA"/>
    <w:rsid w:val="00F92BD5"/>
    <w:rsid w:val="00F9304E"/>
    <w:rsid w:val="00F932CF"/>
    <w:rsid w:val="00F93BBA"/>
    <w:rsid w:val="00F93E07"/>
    <w:rsid w:val="00F93F9E"/>
    <w:rsid w:val="00F947B9"/>
    <w:rsid w:val="00F94910"/>
    <w:rsid w:val="00F94D0D"/>
    <w:rsid w:val="00F951A6"/>
    <w:rsid w:val="00F952B7"/>
    <w:rsid w:val="00F958F9"/>
    <w:rsid w:val="00F95996"/>
    <w:rsid w:val="00F95BD1"/>
    <w:rsid w:val="00F95EE8"/>
    <w:rsid w:val="00F961D6"/>
    <w:rsid w:val="00F965B9"/>
    <w:rsid w:val="00F96B53"/>
    <w:rsid w:val="00F970DF"/>
    <w:rsid w:val="00F97C7B"/>
    <w:rsid w:val="00FA00FE"/>
    <w:rsid w:val="00FA0614"/>
    <w:rsid w:val="00FA0615"/>
    <w:rsid w:val="00FA08BF"/>
    <w:rsid w:val="00FA0D3F"/>
    <w:rsid w:val="00FA11C1"/>
    <w:rsid w:val="00FA17AC"/>
    <w:rsid w:val="00FA18E4"/>
    <w:rsid w:val="00FA1FDE"/>
    <w:rsid w:val="00FA235F"/>
    <w:rsid w:val="00FA2917"/>
    <w:rsid w:val="00FA2D5E"/>
    <w:rsid w:val="00FA2DD0"/>
    <w:rsid w:val="00FA4770"/>
    <w:rsid w:val="00FA5190"/>
    <w:rsid w:val="00FA5348"/>
    <w:rsid w:val="00FA55AD"/>
    <w:rsid w:val="00FA6549"/>
    <w:rsid w:val="00FA6E08"/>
    <w:rsid w:val="00FA6F94"/>
    <w:rsid w:val="00FA70FF"/>
    <w:rsid w:val="00FA72C3"/>
    <w:rsid w:val="00FA77A7"/>
    <w:rsid w:val="00FA792A"/>
    <w:rsid w:val="00FA7FAA"/>
    <w:rsid w:val="00FB1052"/>
    <w:rsid w:val="00FB12AA"/>
    <w:rsid w:val="00FB18AC"/>
    <w:rsid w:val="00FB20B2"/>
    <w:rsid w:val="00FB20D1"/>
    <w:rsid w:val="00FB22A1"/>
    <w:rsid w:val="00FB2687"/>
    <w:rsid w:val="00FB3117"/>
    <w:rsid w:val="00FB33F3"/>
    <w:rsid w:val="00FB3493"/>
    <w:rsid w:val="00FB35BE"/>
    <w:rsid w:val="00FB3654"/>
    <w:rsid w:val="00FB4097"/>
    <w:rsid w:val="00FB4893"/>
    <w:rsid w:val="00FB5990"/>
    <w:rsid w:val="00FB60D0"/>
    <w:rsid w:val="00FB6288"/>
    <w:rsid w:val="00FB62A8"/>
    <w:rsid w:val="00FB7215"/>
    <w:rsid w:val="00FB74F4"/>
    <w:rsid w:val="00FB7573"/>
    <w:rsid w:val="00FB7758"/>
    <w:rsid w:val="00FB7CD5"/>
    <w:rsid w:val="00FC07A5"/>
    <w:rsid w:val="00FC0BE4"/>
    <w:rsid w:val="00FC0D6D"/>
    <w:rsid w:val="00FC110B"/>
    <w:rsid w:val="00FC16EC"/>
    <w:rsid w:val="00FC1DD4"/>
    <w:rsid w:val="00FC338F"/>
    <w:rsid w:val="00FC352F"/>
    <w:rsid w:val="00FC380D"/>
    <w:rsid w:val="00FC3E1D"/>
    <w:rsid w:val="00FC457C"/>
    <w:rsid w:val="00FC495A"/>
    <w:rsid w:val="00FC5239"/>
    <w:rsid w:val="00FC5602"/>
    <w:rsid w:val="00FC58AF"/>
    <w:rsid w:val="00FC5918"/>
    <w:rsid w:val="00FC5D6F"/>
    <w:rsid w:val="00FC666B"/>
    <w:rsid w:val="00FC6C0B"/>
    <w:rsid w:val="00FC6C64"/>
    <w:rsid w:val="00FC7031"/>
    <w:rsid w:val="00FC7550"/>
    <w:rsid w:val="00FC7558"/>
    <w:rsid w:val="00FC7B94"/>
    <w:rsid w:val="00FC7ED3"/>
    <w:rsid w:val="00FC7F49"/>
    <w:rsid w:val="00FD0706"/>
    <w:rsid w:val="00FD07D0"/>
    <w:rsid w:val="00FD0B8E"/>
    <w:rsid w:val="00FD1422"/>
    <w:rsid w:val="00FD1D4C"/>
    <w:rsid w:val="00FD1F43"/>
    <w:rsid w:val="00FD1F6E"/>
    <w:rsid w:val="00FD2072"/>
    <w:rsid w:val="00FD25B0"/>
    <w:rsid w:val="00FD2F40"/>
    <w:rsid w:val="00FD3404"/>
    <w:rsid w:val="00FD3F8C"/>
    <w:rsid w:val="00FD446C"/>
    <w:rsid w:val="00FD4A9C"/>
    <w:rsid w:val="00FD4E59"/>
    <w:rsid w:val="00FD5C57"/>
    <w:rsid w:val="00FD611F"/>
    <w:rsid w:val="00FD651B"/>
    <w:rsid w:val="00FD6A1F"/>
    <w:rsid w:val="00FD6CAA"/>
    <w:rsid w:val="00FD6D59"/>
    <w:rsid w:val="00FD72B0"/>
    <w:rsid w:val="00FD770F"/>
    <w:rsid w:val="00FD77E5"/>
    <w:rsid w:val="00FD7B25"/>
    <w:rsid w:val="00FD7BBD"/>
    <w:rsid w:val="00FD7CAF"/>
    <w:rsid w:val="00FE15D1"/>
    <w:rsid w:val="00FE2383"/>
    <w:rsid w:val="00FE2715"/>
    <w:rsid w:val="00FE2A4E"/>
    <w:rsid w:val="00FE2B7B"/>
    <w:rsid w:val="00FE3344"/>
    <w:rsid w:val="00FE3800"/>
    <w:rsid w:val="00FE3BE9"/>
    <w:rsid w:val="00FE3CA8"/>
    <w:rsid w:val="00FE3DA3"/>
    <w:rsid w:val="00FE404E"/>
    <w:rsid w:val="00FE4BEC"/>
    <w:rsid w:val="00FE4C6A"/>
    <w:rsid w:val="00FE4F22"/>
    <w:rsid w:val="00FE533C"/>
    <w:rsid w:val="00FE53F9"/>
    <w:rsid w:val="00FE54EE"/>
    <w:rsid w:val="00FE6143"/>
    <w:rsid w:val="00FE6511"/>
    <w:rsid w:val="00FE69FC"/>
    <w:rsid w:val="00FE6F4E"/>
    <w:rsid w:val="00FE75DB"/>
    <w:rsid w:val="00FE7E99"/>
    <w:rsid w:val="00FF0307"/>
    <w:rsid w:val="00FF038E"/>
    <w:rsid w:val="00FF0899"/>
    <w:rsid w:val="00FF0C0C"/>
    <w:rsid w:val="00FF0C50"/>
    <w:rsid w:val="00FF0F52"/>
    <w:rsid w:val="00FF16F7"/>
    <w:rsid w:val="00FF187B"/>
    <w:rsid w:val="00FF1A7D"/>
    <w:rsid w:val="00FF1BF0"/>
    <w:rsid w:val="00FF1D58"/>
    <w:rsid w:val="00FF279E"/>
    <w:rsid w:val="00FF2AAA"/>
    <w:rsid w:val="00FF2B92"/>
    <w:rsid w:val="00FF2D15"/>
    <w:rsid w:val="00FF3096"/>
    <w:rsid w:val="00FF3579"/>
    <w:rsid w:val="00FF3F0B"/>
    <w:rsid w:val="00FF5DE5"/>
    <w:rsid w:val="00FF5E51"/>
    <w:rsid w:val="00FF63E5"/>
    <w:rsid w:val="00FF6662"/>
    <w:rsid w:val="00FF6C16"/>
    <w:rsid w:val="00FF7115"/>
    <w:rsid w:val="00FF7772"/>
    <w:rsid w:val="00FF7BAF"/>
    <w:rsid w:val="00FF7E7A"/>
    <w:rsid w:val="00FF7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4F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A24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B4F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1170</TotalTime>
  <Pages>8</Pages>
  <Words>1429</Words>
  <Characters>8150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Vilysov</cp:lastModifiedBy>
  <cp:revision>80</cp:revision>
  <dcterms:created xsi:type="dcterms:W3CDTF">2013-03-01T09:39:00Z</dcterms:created>
  <dcterms:modified xsi:type="dcterms:W3CDTF">2013-04-03T12:40:00Z</dcterms:modified>
</cp:coreProperties>
</file>